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0082D82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2869">
        <w:rPr>
          <w:rFonts w:ascii="Arial" w:eastAsia="SimSun" w:hAnsi="Arial" w:cs="Times New Roman"/>
          <w:b/>
          <w:sz w:val="24"/>
          <w:szCs w:val="20"/>
        </w:rPr>
        <w:t>9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D6C43" w:rsidRPr="000D6C4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BC5232" w:rsidRPr="00BC523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2320579</w:t>
      </w:r>
    </w:p>
    <w:p w14:paraId="1F1A4ED4" w14:textId="36BD0D5F" w:rsidR="00841BCD" w:rsidRPr="008C39F7" w:rsidRDefault="0035286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CA1E39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0B5FBF5" w14:textId="1F8730D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B41CB">
        <w:rPr>
          <w:rFonts w:ascii="Arial" w:eastAsia="Calibri" w:hAnsi="Arial" w:cs="Arial"/>
          <w:b/>
          <w:bCs/>
          <w:sz w:val="24"/>
        </w:rPr>
        <w:t>HST FR2 Enhanced: UE Demodulation PDSCH Requirements with Carrier Aggregation</w:t>
      </w:r>
    </w:p>
    <w:p w14:paraId="108FCC5C" w14:textId="76C92553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B1C3F">
        <w:rPr>
          <w:rFonts w:ascii="Arial" w:eastAsia="MS Mincho" w:hAnsi="Arial" w:cs="Arial"/>
          <w:b/>
          <w:bCs/>
          <w:sz w:val="24"/>
          <w:szCs w:val="20"/>
        </w:rPr>
        <w:t>8.12.3.2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bookmarkStart w:id="4" w:name="_Ref141095528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  <w:bookmarkEnd w:id="4"/>
    </w:p>
    <w:p w14:paraId="01522DDB" w14:textId="3C9DDA19" w:rsidR="00D17204" w:rsidRDefault="00DD1C59" w:rsidP="005C23A4">
      <w:r>
        <w:t>In RAN4#10</w:t>
      </w:r>
      <w:r w:rsidR="00603837">
        <w:t>8</w:t>
      </w:r>
      <w:r w:rsidR="009427D0">
        <w:t>bis</w:t>
      </w:r>
      <w:r>
        <w:t xml:space="preserve"> meeting, </w:t>
      </w:r>
      <w:r w:rsidR="001A2EE7">
        <w:t xml:space="preserve">the </w:t>
      </w:r>
      <w:r w:rsidR="00C61B0C">
        <w:t>discussion</w:t>
      </w:r>
      <w:r w:rsidR="00256FD4">
        <w:t>s</w:t>
      </w:r>
      <w:r w:rsidR="00C61B0C">
        <w:t xml:space="preserve"> on HST FR2 Enhanced </w:t>
      </w:r>
      <w:r w:rsidR="00B716B9">
        <w:t xml:space="preserve">UE </w:t>
      </w:r>
      <w:r w:rsidR="001012EC">
        <w:t>Demodulation performance requirements</w:t>
      </w:r>
      <w:r w:rsidR="00F23D86">
        <w:t xml:space="preserve"> </w:t>
      </w:r>
      <w:r w:rsidR="00755969">
        <w:t>were</w:t>
      </w:r>
      <w:r w:rsidR="00B650B6">
        <w:t xml:space="preserve"> held, </w:t>
      </w:r>
      <w:r w:rsidR="00940408">
        <w:t>i</w:t>
      </w:r>
      <w:r w:rsidR="00B650B6">
        <w:t xml:space="preserve">n which </w:t>
      </w:r>
      <w:r w:rsidR="00256FD4">
        <w:t>the</w:t>
      </w:r>
      <w:r w:rsidR="00B716B9">
        <w:t xml:space="preserve"> </w:t>
      </w:r>
      <w:r w:rsidR="001A2EE7">
        <w:t xml:space="preserve">way forward </w:t>
      </w:r>
      <w:r w:rsidR="00CE3595">
        <w:t xml:space="preserve">(WF) </w:t>
      </w:r>
      <w:r w:rsidR="001A2EE7">
        <w:t xml:space="preserve">is documented in </w:t>
      </w:r>
      <w:r w:rsidR="00CE3595">
        <w:fldChar w:fldCharType="begin"/>
      </w:r>
      <w:r w:rsidR="00CE3595">
        <w:instrText xml:space="preserve"> REF _Ref141095399 \n \h </w:instrText>
      </w:r>
      <w:r w:rsidR="00CE3595">
        <w:fldChar w:fldCharType="separate"/>
      </w:r>
      <w:r w:rsidR="00825CE5">
        <w:t>[1]</w:t>
      </w:r>
      <w:r w:rsidR="00CE3595">
        <w:fldChar w:fldCharType="end"/>
      </w:r>
      <w:r w:rsidR="00CE3595">
        <w:t>.</w:t>
      </w:r>
      <w:r w:rsidR="00CE3595" w:rsidRPr="00CE3595">
        <w:t xml:space="preserve"> </w:t>
      </w:r>
      <w:r w:rsidR="00AF1352">
        <w:t>Concerning</w:t>
      </w:r>
      <w:r w:rsidR="00CE3595">
        <w:t xml:space="preserve"> </w:t>
      </w:r>
      <w:r w:rsidR="00314047">
        <w:t xml:space="preserve">HST FR2 </w:t>
      </w:r>
      <w:r w:rsidR="00CE3595">
        <w:t xml:space="preserve">UE Demodulation PDSCH </w:t>
      </w:r>
      <w:r w:rsidR="003E7D20">
        <w:t>r</w:t>
      </w:r>
      <w:r w:rsidR="00CE3595">
        <w:t>equirements with Carrier Aggregation</w:t>
      </w:r>
      <w:r w:rsidR="001012EC">
        <w:t xml:space="preserve"> (CA)</w:t>
      </w:r>
      <w:r w:rsidR="00CE3595">
        <w:t xml:space="preserve">, the </w:t>
      </w:r>
      <w:r w:rsidR="00510B46">
        <w:t xml:space="preserve">related </w:t>
      </w:r>
      <w:r w:rsidR="00CE3595">
        <w:t>WF</w:t>
      </w:r>
      <w:r w:rsidR="00AF1352">
        <w:t xml:space="preserve"> </w:t>
      </w:r>
      <w:r w:rsidR="00CE3595">
        <w:t>is summarized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079D641C" w14:textId="77777777" w:rsidR="0040538F" w:rsidRPr="00F62C23" w:rsidRDefault="0040538F" w:rsidP="0040538F">
            <w:pPr>
              <w:rPr>
                <w:b/>
                <w:u w:val="single"/>
                <w:lang w:eastAsia="ko-KR"/>
              </w:rPr>
            </w:pPr>
            <w:r w:rsidRPr="00F62C23">
              <w:rPr>
                <w:b/>
                <w:u w:val="single"/>
                <w:lang w:eastAsia="ko-KR"/>
              </w:rPr>
              <w:t>Issue 2-1-1:  FRC for CA requirement</w:t>
            </w:r>
          </w:p>
          <w:p w14:paraId="3C162F02" w14:textId="77777777" w:rsidR="0040538F" w:rsidRPr="00F62C23" w:rsidRDefault="0040538F" w:rsidP="0040538F">
            <w:pPr>
              <w:spacing w:after="120"/>
              <w:rPr>
                <w:szCs w:val="24"/>
                <w:lang w:eastAsia="zh-CN"/>
              </w:rPr>
            </w:pPr>
            <w:r w:rsidRPr="00F62C23">
              <w:rPr>
                <w:b/>
                <w:lang w:eastAsia="zh-CN"/>
              </w:rPr>
              <w:t xml:space="preserve">Agreement  </w:t>
            </w:r>
          </w:p>
          <w:p w14:paraId="12175A10" w14:textId="20B9BD0A" w:rsidR="0040538F" w:rsidRPr="00587E9B" w:rsidRDefault="0040538F" w:rsidP="005971F9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587E9B">
              <w:rPr>
                <w:rFonts w:eastAsia="SimSun"/>
                <w:bCs/>
                <w:lang w:eastAsia="zh-CN"/>
              </w:rPr>
              <w:t xml:space="preserve">Confirm the FRC tables shown in Appendix for FR2 HST-DPS CA PDSCH demodulation requirements.  </w:t>
            </w:r>
          </w:p>
          <w:p w14:paraId="24E6C42C" w14:textId="77777777" w:rsidR="0040538F" w:rsidRPr="00F62C23" w:rsidRDefault="0040538F" w:rsidP="0040538F">
            <w:pPr>
              <w:rPr>
                <w:b/>
                <w:u w:val="single"/>
                <w:lang w:eastAsia="ko-KR"/>
              </w:rPr>
            </w:pPr>
            <w:r w:rsidRPr="00F62C23">
              <w:rPr>
                <w:b/>
                <w:u w:val="single"/>
                <w:lang w:eastAsia="ko-KR"/>
              </w:rPr>
              <w:t>Issue 2-1-2: Release independent for CA requirement</w:t>
            </w:r>
          </w:p>
          <w:p w14:paraId="440093D7" w14:textId="77777777" w:rsidR="0040538F" w:rsidRPr="00F62C23" w:rsidRDefault="0040538F" w:rsidP="0040538F">
            <w:pPr>
              <w:spacing w:after="120"/>
              <w:rPr>
                <w:szCs w:val="24"/>
                <w:lang w:eastAsia="zh-CN"/>
              </w:rPr>
            </w:pPr>
            <w:r w:rsidRPr="00F62C23">
              <w:rPr>
                <w:b/>
                <w:lang w:eastAsia="zh-CN"/>
              </w:rPr>
              <w:t>Agreement</w:t>
            </w:r>
          </w:p>
          <w:p w14:paraId="6534805C" w14:textId="77777777" w:rsidR="0040538F" w:rsidRPr="00F62C23" w:rsidRDefault="0040538F" w:rsidP="0040538F">
            <w:pPr>
              <w:numPr>
                <w:ilvl w:val="0"/>
                <w:numId w:val="27"/>
              </w:numPr>
              <w:spacing w:afterLines="50" w:after="120"/>
              <w:rPr>
                <w:bCs/>
                <w:lang w:eastAsia="zh-CN"/>
              </w:rPr>
            </w:pPr>
            <w:r w:rsidRPr="00F62C23">
              <w:rPr>
                <w:szCs w:val="24"/>
                <w:lang w:eastAsia="zh-CN"/>
              </w:rPr>
              <w:t>Do not define FR2 HST CA requirement to be release independent from Rel-17 according to the UE capability with PC6 UE.  FR2 HST CA requirement is applicable from Rel-18</w:t>
            </w:r>
          </w:p>
          <w:p w14:paraId="2A2D40C9" w14:textId="77777777" w:rsidR="0040538F" w:rsidRPr="00F62C23" w:rsidRDefault="0040538F" w:rsidP="0040538F">
            <w:pPr>
              <w:tabs>
                <w:tab w:val="left" w:pos="1985"/>
              </w:tabs>
              <w:jc w:val="both"/>
              <w:rPr>
                <w:rFonts w:ascii="Arial" w:hAnsi="Arial" w:cs="Arial"/>
                <w:b/>
                <w:sz w:val="22"/>
                <w:lang w:eastAsia="zh-CN"/>
              </w:rPr>
            </w:pPr>
          </w:p>
          <w:p w14:paraId="251B200F" w14:textId="77777777" w:rsidR="0040538F" w:rsidRPr="00F62C23" w:rsidRDefault="0040538F" w:rsidP="0040538F">
            <w:pPr>
              <w:rPr>
                <w:b/>
                <w:u w:val="single"/>
                <w:lang w:eastAsia="ko-KR"/>
              </w:rPr>
            </w:pPr>
            <w:r w:rsidRPr="00F62C23">
              <w:rPr>
                <w:b/>
                <w:u w:val="single"/>
                <w:lang w:eastAsia="ko-KR"/>
              </w:rPr>
              <w:t>Issue 2-1-3: CA requirements derivation</w:t>
            </w:r>
          </w:p>
          <w:p w14:paraId="1CA9AC67" w14:textId="77777777" w:rsidR="0040538F" w:rsidRPr="00F62C23" w:rsidRDefault="0040538F" w:rsidP="0040538F">
            <w:pPr>
              <w:spacing w:after="120"/>
              <w:rPr>
                <w:szCs w:val="24"/>
                <w:lang w:eastAsia="zh-CN"/>
              </w:rPr>
            </w:pPr>
            <w:r w:rsidRPr="00F62C23">
              <w:rPr>
                <w:b/>
                <w:lang w:eastAsia="zh-CN"/>
              </w:rPr>
              <w:t xml:space="preserve">Agreement  </w:t>
            </w:r>
          </w:p>
          <w:p w14:paraId="7634DD0D" w14:textId="1661FA15" w:rsidR="00A520D9" w:rsidRPr="00DF053F" w:rsidRDefault="0040538F" w:rsidP="00DF053F">
            <w:pPr>
              <w:numPr>
                <w:ilvl w:val="0"/>
                <w:numId w:val="27"/>
              </w:numPr>
              <w:spacing w:afterLines="50" w:after="120"/>
              <w:rPr>
                <w:szCs w:val="24"/>
                <w:lang w:eastAsia="zh-CN"/>
              </w:rPr>
            </w:pPr>
            <w:r w:rsidRPr="00F62C23">
              <w:rPr>
                <w:szCs w:val="24"/>
                <w:lang w:eastAsia="zh-CN"/>
              </w:rPr>
              <w:t>Companies are encouraged to provide both ideal and impairment results for PDSCH CA requirements derivation in RAN4#109 meeting</w:t>
            </w:r>
          </w:p>
        </w:tc>
      </w:tr>
    </w:tbl>
    <w:p w14:paraId="61E9DCC5" w14:textId="63C34F5D" w:rsidR="00A520D9" w:rsidRPr="008C39F7" w:rsidRDefault="00A520D9" w:rsidP="005C23A4"/>
    <w:p w14:paraId="63C761CF" w14:textId="437BAB56" w:rsidR="0060543D" w:rsidRPr="008C39F7" w:rsidRDefault="000D1403" w:rsidP="005C23A4">
      <w:r>
        <w:t>Apart from the above-mentioned issue</w:t>
      </w:r>
      <w:r w:rsidR="00F5412B">
        <w:t>s</w:t>
      </w:r>
      <w:r>
        <w:t xml:space="preserve"> captured in WF</w:t>
      </w:r>
      <w:r w:rsidR="0042106A">
        <w:t xml:space="preserve"> </w:t>
      </w:r>
      <w:r w:rsidR="0042106A">
        <w:fldChar w:fldCharType="begin"/>
      </w:r>
      <w:r w:rsidR="0042106A">
        <w:instrText xml:space="preserve"> REF _Ref141095399 \r \h </w:instrText>
      </w:r>
      <w:r w:rsidR="0042106A">
        <w:fldChar w:fldCharType="separate"/>
      </w:r>
      <w:r w:rsidR="00825CE5">
        <w:t>[1]</w:t>
      </w:r>
      <w:r w:rsidR="0042106A">
        <w:fldChar w:fldCharType="end"/>
      </w:r>
      <w:r>
        <w:t>, there is another outcome from RAN4#108</w:t>
      </w:r>
      <w:r w:rsidR="00150C17">
        <w:t>bis</w:t>
      </w:r>
      <w:r>
        <w:t xml:space="preserve"> meeting </w:t>
      </w:r>
      <w:r w:rsidR="00C6190B">
        <w:t>related</w:t>
      </w:r>
      <w:r>
        <w:t xml:space="preserve"> to HST FR2 PDSCH with CA</w:t>
      </w:r>
      <w:r w:rsidR="00C6190B">
        <w:t>, namely, t</w:t>
      </w:r>
      <w:r>
        <w:t xml:space="preserve">he simulation </w:t>
      </w:r>
      <w:r w:rsidR="00D211E1">
        <w:t>results collection</w:t>
      </w:r>
      <w:r w:rsidR="009130E9">
        <w:t>,</w:t>
      </w:r>
      <w:r w:rsidR="00D211E1">
        <w:t xml:space="preserve"> which</w:t>
      </w:r>
      <w:r w:rsidR="000D4E14">
        <w:t xml:space="preserve"> </w:t>
      </w:r>
      <w:r w:rsidR="000B0F42">
        <w:t xml:space="preserve">is </w:t>
      </w:r>
      <w:r w:rsidR="00C334EF">
        <w:t xml:space="preserve">documented </w:t>
      </w:r>
      <w:r w:rsidR="00C62948">
        <w:t xml:space="preserve">in </w:t>
      </w:r>
      <w:r w:rsidR="00D204F5">
        <w:fldChar w:fldCharType="begin"/>
      </w:r>
      <w:r w:rsidR="00D204F5">
        <w:instrText xml:space="preserve"> REF _Ref149734324 \r \h </w:instrText>
      </w:r>
      <w:r w:rsidR="00D204F5">
        <w:fldChar w:fldCharType="separate"/>
      </w:r>
      <w:r w:rsidR="00825CE5">
        <w:t>[5]</w:t>
      </w:r>
      <w:r w:rsidR="00D204F5">
        <w:fldChar w:fldCharType="end"/>
      </w:r>
      <w:r w:rsidR="00C62948">
        <w:t>.</w:t>
      </w:r>
      <w:r>
        <w:t xml:space="preserve"> </w:t>
      </w:r>
    </w:p>
    <w:p w14:paraId="73001FC8" w14:textId="77777777" w:rsidR="003B659E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D4B372B" w14:textId="2D8F8FCC" w:rsidR="009964DC" w:rsidRDefault="00AB4C0F" w:rsidP="009964DC">
      <w:r>
        <w:t>From the agreements i</w:t>
      </w:r>
      <w:r w:rsidR="009130E9">
        <w:t>n</w:t>
      </w:r>
      <w:r>
        <w:t xml:space="preserve"> RAN4#108bis as </w:t>
      </w:r>
      <w:r w:rsidR="00CE2B44">
        <w:t>shown above, the FRCs for</w:t>
      </w:r>
      <w:r w:rsidR="00CE2B44" w:rsidRPr="00CE2B44">
        <w:t xml:space="preserve"> </w:t>
      </w:r>
      <w:r w:rsidR="00CE2B44" w:rsidRPr="00CE2B44">
        <w:t>FR2 HST-DPS CA PDSCH demodulation requirements</w:t>
      </w:r>
      <w:r w:rsidR="00CE2B44">
        <w:t xml:space="preserve"> </w:t>
      </w:r>
      <w:r w:rsidR="000033A4">
        <w:t xml:space="preserve">have been agreed. The FRCs are given in Appendix for </w:t>
      </w:r>
      <w:r w:rsidR="0011098E">
        <w:t xml:space="preserve">a </w:t>
      </w:r>
      <w:r w:rsidR="000033A4">
        <w:t>direct reference.</w:t>
      </w:r>
    </w:p>
    <w:p w14:paraId="6171A5BE" w14:textId="742895CE" w:rsidR="005D6AF2" w:rsidRDefault="005D6AF2" w:rsidP="005D6AF2">
      <w:pPr>
        <w:pStyle w:val="RAN4observation0"/>
      </w:pPr>
      <w:bookmarkStart w:id="6" w:name="_Toc149933323"/>
      <w:r>
        <w:t>FRCs for HST FR2 PDSCH with CA have been agreed in RAN4#108bis.</w:t>
      </w:r>
      <w:bookmarkEnd w:id="6"/>
    </w:p>
    <w:p w14:paraId="5329EF01" w14:textId="2A62B423" w:rsidR="005D6AF2" w:rsidRDefault="005D6AF2" w:rsidP="005D6AF2">
      <w:pPr>
        <w:pStyle w:val="RAN4proposal"/>
      </w:pPr>
      <w:bookmarkStart w:id="7" w:name="_Toc149933324"/>
      <w:r>
        <w:t xml:space="preserve">The </w:t>
      </w:r>
      <w:r w:rsidR="009F3263">
        <w:t xml:space="preserve">agreed FRCs shall be used in the simulation alignment </w:t>
      </w:r>
      <w:r w:rsidR="00491857">
        <w:t xml:space="preserve">in RAN4#109 </w:t>
      </w:r>
      <w:r w:rsidR="009F3263">
        <w:t xml:space="preserve">and </w:t>
      </w:r>
      <w:r w:rsidR="00491857">
        <w:t>be documented in</w:t>
      </w:r>
      <w:r w:rsidR="009F3263">
        <w:t xml:space="preserve"> </w:t>
      </w:r>
      <w:r w:rsidR="00BF04BF">
        <w:t xml:space="preserve">the corresponding </w:t>
      </w:r>
      <w:proofErr w:type="spellStart"/>
      <w:r w:rsidR="00BF04BF">
        <w:t>draftCR</w:t>
      </w:r>
      <w:proofErr w:type="spellEnd"/>
      <w:r w:rsidR="00491857">
        <w:t xml:space="preserve"> in RAN4#109.</w:t>
      </w:r>
      <w:bookmarkEnd w:id="7"/>
    </w:p>
    <w:p w14:paraId="2E68082A" w14:textId="2BBDB9A6" w:rsidR="009007A4" w:rsidRDefault="00CE6CF7" w:rsidP="009007A4">
      <w:r>
        <w:t>Concerning simulation results on HST FR2 PDSCH with CA,</w:t>
      </w:r>
      <w:r w:rsidR="00B85EB8">
        <w:t xml:space="preserve"> companies have already contributed in </w:t>
      </w:r>
      <w:r w:rsidR="006F3CCB">
        <w:t xml:space="preserve">RAN4#107 </w:t>
      </w:r>
      <w:r w:rsidR="00E853CC">
        <w:fldChar w:fldCharType="begin"/>
      </w:r>
      <w:r w:rsidR="00E853CC">
        <w:instrText xml:space="preserve"> REF _Ref141178010 \r \h </w:instrText>
      </w:r>
      <w:r w:rsidR="00E853CC">
        <w:fldChar w:fldCharType="separate"/>
      </w:r>
      <w:r w:rsidR="00825CE5">
        <w:t>[2]</w:t>
      </w:r>
      <w:r w:rsidR="00E853CC">
        <w:fldChar w:fldCharType="end"/>
      </w:r>
      <w:r w:rsidR="006F3CCB">
        <w:t xml:space="preserve">, RAN4#108 </w:t>
      </w:r>
      <w:r w:rsidR="00E853CC">
        <w:fldChar w:fldCharType="begin"/>
      </w:r>
      <w:r w:rsidR="00E853CC">
        <w:instrText xml:space="preserve"> REF _Ref149734313 \r \h </w:instrText>
      </w:r>
      <w:r w:rsidR="00E853CC">
        <w:fldChar w:fldCharType="separate"/>
      </w:r>
      <w:r w:rsidR="00825CE5">
        <w:t>[6]</w:t>
      </w:r>
      <w:r w:rsidR="00E853CC">
        <w:fldChar w:fldCharType="end"/>
      </w:r>
      <w:r w:rsidR="00E853CC">
        <w:t xml:space="preserve"> </w:t>
      </w:r>
      <w:r w:rsidR="006F3CCB">
        <w:t>and RAN4#108bis</w:t>
      </w:r>
      <w:r w:rsidR="00E853CC">
        <w:t xml:space="preserve"> </w:t>
      </w:r>
      <w:r w:rsidR="00E853CC">
        <w:fldChar w:fldCharType="begin"/>
      </w:r>
      <w:r w:rsidR="00E853CC">
        <w:instrText xml:space="preserve"> REF _Ref149734324 \r \h </w:instrText>
      </w:r>
      <w:r w:rsidR="00E853CC">
        <w:fldChar w:fldCharType="separate"/>
      </w:r>
      <w:r w:rsidR="00825CE5">
        <w:t>[5]</w:t>
      </w:r>
      <w:r w:rsidR="00E853CC">
        <w:fldChar w:fldCharType="end"/>
      </w:r>
      <w:r w:rsidR="00E853CC">
        <w:t>.</w:t>
      </w:r>
      <w:r w:rsidR="00957989">
        <w:t xml:space="preserve"> As </w:t>
      </w:r>
      <w:r w:rsidR="004719E8">
        <w:t xml:space="preserve">stated </w:t>
      </w:r>
      <w:r w:rsidR="00957989">
        <w:t xml:space="preserve">in the WF </w:t>
      </w:r>
      <w:r w:rsidR="00D204F5">
        <w:fldChar w:fldCharType="begin"/>
      </w:r>
      <w:r w:rsidR="00D204F5">
        <w:instrText xml:space="preserve"> REF _Ref149735018 \r \h </w:instrText>
      </w:r>
      <w:r w:rsidR="00D204F5">
        <w:fldChar w:fldCharType="separate"/>
      </w:r>
      <w:r w:rsidR="00825CE5">
        <w:t>[1]</w:t>
      </w:r>
      <w:r w:rsidR="00D204F5">
        <w:fldChar w:fldCharType="end"/>
      </w:r>
      <w:r w:rsidR="00D204F5">
        <w:t xml:space="preserve">, companies are encouraged to </w:t>
      </w:r>
      <w:r w:rsidR="002E53D0">
        <w:t xml:space="preserve">contribute on the simulation </w:t>
      </w:r>
      <w:r w:rsidR="00E25B1C">
        <w:t xml:space="preserve">results </w:t>
      </w:r>
      <w:r w:rsidR="002E53D0">
        <w:t>on HST FR2 PDSCH with CA in RAN4#109: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E53D0" w14:paraId="2CB53F52" w14:textId="77777777" w:rsidTr="002E53D0">
        <w:tc>
          <w:tcPr>
            <w:tcW w:w="9617" w:type="dxa"/>
          </w:tcPr>
          <w:p w14:paraId="068C6C69" w14:textId="77777777" w:rsidR="002E53D0" w:rsidRPr="00F62C23" w:rsidRDefault="002E53D0" w:rsidP="002E53D0">
            <w:pPr>
              <w:rPr>
                <w:b/>
                <w:u w:val="single"/>
                <w:lang w:eastAsia="ko-KR"/>
              </w:rPr>
            </w:pPr>
            <w:r w:rsidRPr="00F62C23">
              <w:rPr>
                <w:b/>
                <w:u w:val="single"/>
                <w:lang w:eastAsia="ko-KR"/>
              </w:rPr>
              <w:t>Issue 2-1-3: CA requirements derivation</w:t>
            </w:r>
          </w:p>
          <w:p w14:paraId="5427BAC1" w14:textId="77777777" w:rsidR="002E53D0" w:rsidRPr="00F62C23" w:rsidRDefault="002E53D0" w:rsidP="002E53D0">
            <w:pPr>
              <w:spacing w:after="120"/>
              <w:rPr>
                <w:szCs w:val="24"/>
                <w:lang w:eastAsia="zh-CN"/>
              </w:rPr>
            </w:pPr>
            <w:r w:rsidRPr="00F62C23">
              <w:rPr>
                <w:b/>
                <w:lang w:eastAsia="zh-CN"/>
              </w:rPr>
              <w:t xml:space="preserve">Agreement  </w:t>
            </w:r>
          </w:p>
          <w:p w14:paraId="41747B91" w14:textId="13346A50" w:rsidR="002E53D0" w:rsidRDefault="002E53D0" w:rsidP="002E53D0">
            <w:r w:rsidRPr="00F62C23">
              <w:rPr>
                <w:szCs w:val="24"/>
                <w:lang w:eastAsia="zh-CN"/>
              </w:rPr>
              <w:lastRenderedPageBreak/>
              <w:t>Companies are encouraged to provide both ideal and impairment results for PDSCH CA requirements derivation in RAN4#109 meeting</w:t>
            </w:r>
          </w:p>
        </w:tc>
      </w:tr>
    </w:tbl>
    <w:p w14:paraId="50409D23" w14:textId="77777777" w:rsidR="002E53D0" w:rsidRPr="009007A4" w:rsidRDefault="002E53D0" w:rsidP="009007A4"/>
    <w:p w14:paraId="1558082F" w14:textId="677D1C5B" w:rsidR="0093479E" w:rsidRDefault="00DB15BA" w:rsidP="004E2501">
      <w:r>
        <w:t>As in the agreed WF above, f</w:t>
      </w:r>
      <w:r w:rsidR="00B52706">
        <w:t>or discussions in RAN4#</w:t>
      </w:r>
      <w:r w:rsidR="00AF0303">
        <w:t>10</w:t>
      </w:r>
      <w:r>
        <w:t>9</w:t>
      </w:r>
      <w:r w:rsidR="00B52706">
        <w:t xml:space="preserve"> </w:t>
      </w:r>
      <w:r w:rsidR="006F135D">
        <w:t xml:space="preserve">meeting, we </w:t>
      </w:r>
      <w:r w:rsidR="00855496">
        <w:t xml:space="preserve">again </w:t>
      </w:r>
      <w:r w:rsidR="006F135D">
        <w:t xml:space="preserve">provide our simulation results </w:t>
      </w:r>
      <w:r w:rsidR="008467E3">
        <w:t>on HST FR2 PDSCH with CA</w:t>
      </w:r>
      <w:r w:rsidR="00AF0303">
        <w:t>,</w:t>
      </w:r>
      <w:r w:rsidR="008467E3">
        <w:t xml:space="preserve"> </w:t>
      </w:r>
      <w:r w:rsidR="006F135D">
        <w:t>both with and without impairments</w:t>
      </w:r>
      <w:r w:rsidR="00AF0303">
        <w:t>,</w:t>
      </w:r>
      <w:r w:rsidR="000F1967">
        <w:t xml:space="preserve"> based on the simulation assumptions in </w:t>
      </w:r>
      <w:r w:rsidR="000F1967">
        <w:fldChar w:fldCharType="begin"/>
      </w:r>
      <w:r w:rsidR="000F1967">
        <w:instrText xml:space="preserve"> REF _Ref146022679 \r \h </w:instrText>
      </w:r>
      <w:r w:rsidR="000F1967">
        <w:fldChar w:fldCharType="separate"/>
      </w:r>
      <w:r w:rsidR="00825CE5">
        <w:t>[3]</w:t>
      </w:r>
      <w:r w:rsidR="000F1967">
        <w:fldChar w:fldCharType="end"/>
      </w:r>
      <w:r w:rsidR="008467E3">
        <w:t xml:space="preserve">. They are documented in </w:t>
      </w:r>
      <w:r w:rsidR="00044177">
        <w:t xml:space="preserve">our simulation contribution </w:t>
      </w:r>
      <w:r w:rsidR="00AA4D04">
        <w:t xml:space="preserve">for RAN4#109 </w:t>
      </w:r>
      <w:r w:rsidR="00044177">
        <w:t xml:space="preserve">as reference in </w:t>
      </w:r>
      <w:r w:rsidR="00453F7C">
        <w:fldChar w:fldCharType="begin"/>
      </w:r>
      <w:r w:rsidR="00453F7C">
        <w:instrText xml:space="preserve"> REF _Ref146032343 \r \h </w:instrText>
      </w:r>
      <w:r w:rsidR="00453F7C">
        <w:fldChar w:fldCharType="separate"/>
      </w:r>
      <w:r w:rsidR="00825CE5">
        <w:t>[4]</w:t>
      </w:r>
      <w:r w:rsidR="00453F7C">
        <w:fldChar w:fldCharType="end"/>
      </w:r>
      <w:r w:rsidR="00453F7C">
        <w:t>.</w:t>
      </w:r>
    </w:p>
    <w:p w14:paraId="2A782441" w14:textId="7025357D" w:rsidR="00291AB0" w:rsidRDefault="00603837" w:rsidP="00603837">
      <w:pPr>
        <w:pStyle w:val="RAN4observation0"/>
      </w:pPr>
      <w:bookmarkStart w:id="8" w:name="_Toc149933325"/>
      <w:r>
        <w:t>Test cases</w:t>
      </w:r>
      <w:r w:rsidR="001F539C">
        <w:t>,</w:t>
      </w:r>
      <w:r>
        <w:t xml:space="preserve"> simulation parameters</w:t>
      </w:r>
      <w:r w:rsidR="004F1AEC">
        <w:t xml:space="preserve"> </w:t>
      </w:r>
      <w:r w:rsidR="001F539C">
        <w:t xml:space="preserve">and FRCs </w:t>
      </w:r>
      <w:r w:rsidR="004F1AEC">
        <w:t>for HST FR2 PDSCH with CA</w:t>
      </w:r>
      <w:r>
        <w:t xml:space="preserve"> have been discussed and agreed</w:t>
      </w:r>
      <w:r w:rsidR="004E2501">
        <w:t xml:space="preserve"> in RAN4#108</w:t>
      </w:r>
      <w:r w:rsidR="001F539C">
        <w:t xml:space="preserve"> and RAN4#108bis</w:t>
      </w:r>
      <w:r>
        <w:t>.</w:t>
      </w:r>
      <w:bookmarkEnd w:id="8"/>
    </w:p>
    <w:p w14:paraId="66287166" w14:textId="30AAFD0A" w:rsidR="003026AF" w:rsidRPr="003026AF" w:rsidRDefault="00603837" w:rsidP="00BB4408">
      <w:pPr>
        <w:pStyle w:val="RAN4observation0"/>
      </w:pPr>
      <w:bookmarkStart w:id="9" w:name="_Toc149933326"/>
      <w:r>
        <w:t xml:space="preserve">Simulation results </w:t>
      </w:r>
      <w:r w:rsidR="004B6C0D">
        <w:t xml:space="preserve">for PDSCH with CA </w:t>
      </w:r>
      <w:r>
        <w:t xml:space="preserve">have been collected </w:t>
      </w:r>
      <w:r w:rsidR="001F539C">
        <w:t xml:space="preserve">in </w:t>
      </w:r>
      <w:r>
        <w:t>RAN4#107</w:t>
      </w:r>
      <w:r w:rsidR="001F539C">
        <w:t xml:space="preserve">, RAN4#108, RAN4#108bis and </w:t>
      </w:r>
      <w:r w:rsidR="00AC0E54">
        <w:t>RAN4#109</w:t>
      </w:r>
      <w:r>
        <w:t>.</w:t>
      </w:r>
      <w:bookmarkEnd w:id="9"/>
    </w:p>
    <w:p w14:paraId="4EB0EC84" w14:textId="018B5182" w:rsidR="00BB3918" w:rsidRDefault="00603837" w:rsidP="009F70C5">
      <w:pPr>
        <w:pStyle w:val="RAN4proposal"/>
      </w:pPr>
      <w:bookmarkStart w:id="10" w:name="_Toc149933327"/>
      <w:r>
        <w:t xml:space="preserve">RAN4 to </w:t>
      </w:r>
      <w:r w:rsidR="00AC0E54">
        <w:t>align</w:t>
      </w:r>
      <w:r>
        <w:t xml:space="preserve"> </w:t>
      </w:r>
      <w:r w:rsidR="00AC0E54">
        <w:t xml:space="preserve">the collected </w:t>
      </w:r>
      <w:r>
        <w:t xml:space="preserve">simulation results </w:t>
      </w:r>
      <w:r w:rsidR="005E67B1">
        <w:t>in RAN4#</w:t>
      </w:r>
      <w:r w:rsidR="00AC0E54">
        <w:t>109</w:t>
      </w:r>
      <w:r w:rsidR="005E67B1">
        <w:t xml:space="preserve"> and </w:t>
      </w:r>
      <w:r>
        <w:t xml:space="preserve">define requirements for </w:t>
      </w:r>
      <w:r w:rsidR="004E2C88">
        <w:t xml:space="preserve">Rel-18 </w:t>
      </w:r>
      <w:r>
        <w:t>HST FR2 PDSCH with CA.</w:t>
      </w:r>
      <w:bookmarkEnd w:id="10"/>
    </w:p>
    <w:p w14:paraId="400BA9E7" w14:textId="77777777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420BCA79" w14:textId="743740A2" w:rsidR="00D5270B" w:rsidRPr="008C39F7" w:rsidRDefault="009D6C07" w:rsidP="00735B7D">
      <w:pPr>
        <w:rPr>
          <w:highlight w:val="yellow"/>
        </w:rPr>
      </w:pPr>
      <w:r>
        <w:t xml:space="preserve">In this paper, we </w:t>
      </w:r>
      <w:r w:rsidR="00FB6E21">
        <w:t xml:space="preserve">provide our views </w:t>
      </w:r>
      <w:r w:rsidR="00D9652B">
        <w:t xml:space="preserve">and responses to the agreements and </w:t>
      </w:r>
      <w:r w:rsidR="009A05EF">
        <w:t>WF</w:t>
      </w:r>
      <w:r w:rsidR="00D9652B">
        <w:t xml:space="preserve"> on HST FR2 PDSCH </w:t>
      </w:r>
      <w:r w:rsidR="001A346C">
        <w:t>with CA. T</w:t>
      </w:r>
      <w:r w:rsidR="005B4801" w:rsidRPr="008C39F7">
        <w:t>he</w:t>
      </w:r>
      <w:r w:rsidR="00735B7D">
        <w:t>y are summarized in the</w:t>
      </w:r>
      <w:r w:rsidR="005B4801" w:rsidRPr="008C39F7">
        <w:t xml:space="preserve"> following Observations </w:t>
      </w:r>
      <w:r w:rsidR="008B0961" w:rsidRPr="008C39F7">
        <w:t>and</w:t>
      </w:r>
      <w:r w:rsidR="005B4801" w:rsidRPr="008C39F7">
        <w:t xml:space="preserve"> Proposals</w:t>
      </w:r>
      <w:r w:rsidR="00735B7D">
        <w:t>:</w:t>
      </w:r>
    </w:p>
    <w:p w14:paraId="08D84EB5" w14:textId="4086228F" w:rsidR="00825CE5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9933323" w:history="1">
        <w:r w:rsidR="00825CE5" w:rsidRPr="00641F60">
          <w:rPr>
            <w:rStyle w:val="Hyperlink"/>
            <w:b/>
            <w:noProof/>
          </w:rPr>
          <w:t>Observation 1:</w:t>
        </w:r>
        <w:r w:rsidR="00825CE5" w:rsidRPr="00641F60">
          <w:rPr>
            <w:rStyle w:val="Hyperlink"/>
            <w:noProof/>
          </w:rPr>
          <w:t xml:space="preserve"> FRCs for HST FR2 PDSCH with CA have been agreed in RAN4#108bis.</w:t>
        </w:r>
      </w:hyperlink>
    </w:p>
    <w:p w14:paraId="6D502123" w14:textId="1D961CE8" w:rsidR="00825CE5" w:rsidRDefault="00825CE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49933324" w:history="1">
        <w:r w:rsidRPr="00641F60">
          <w:rPr>
            <w:rStyle w:val="Hyperlink"/>
            <w:noProof/>
          </w:rPr>
          <w:t>Proposal 1: The agreed FRCs shall be used in the simulation alignment in RAN4#109 and be documented in the corresponding draftCR in RAN4#109.</w:t>
        </w:r>
      </w:hyperlink>
    </w:p>
    <w:p w14:paraId="36141C13" w14:textId="7CFB28B5" w:rsidR="00825CE5" w:rsidRDefault="00825CE5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49933325" w:history="1">
        <w:r w:rsidRPr="00641F60">
          <w:rPr>
            <w:rStyle w:val="Hyperlink"/>
            <w:b/>
            <w:noProof/>
          </w:rPr>
          <w:t>Observation 2:</w:t>
        </w:r>
        <w:r w:rsidRPr="00641F60">
          <w:rPr>
            <w:rStyle w:val="Hyperlink"/>
            <w:noProof/>
          </w:rPr>
          <w:t xml:space="preserve"> Test cases, simulation parameters and FRCs for HST FR2 PDSCH with CA have been discussed and agreed in RAN4#108 and RAN4#108bis.</w:t>
        </w:r>
      </w:hyperlink>
    </w:p>
    <w:p w14:paraId="3C85CF28" w14:textId="53A32D8B" w:rsidR="00825CE5" w:rsidRDefault="00825CE5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49933326" w:history="1">
        <w:r w:rsidRPr="00641F60">
          <w:rPr>
            <w:rStyle w:val="Hyperlink"/>
            <w:b/>
            <w:noProof/>
          </w:rPr>
          <w:t>Observation 3:</w:t>
        </w:r>
        <w:r w:rsidRPr="00641F60">
          <w:rPr>
            <w:rStyle w:val="Hyperlink"/>
            <w:noProof/>
          </w:rPr>
          <w:t xml:space="preserve"> Simulation results for PDSCH with CA have been collected in RAN4#107, RAN4#108, RAN4#108bis and RAN4#109.</w:t>
        </w:r>
      </w:hyperlink>
    </w:p>
    <w:p w14:paraId="74690B98" w14:textId="2C955F03" w:rsidR="00825CE5" w:rsidRDefault="00825CE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49933327" w:history="1">
        <w:r w:rsidRPr="00641F60">
          <w:rPr>
            <w:rStyle w:val="Hyperlink"/>
            <w:noProof/>
          </w:rPr>
          <w:t>Proposal 2: RAN4 to align the collected simulation results in RAN4#109 and define requirements for Rel-18 HST FR2 PDSCH with CA.</w:t>
        </w:r>
      </w:hyperlink>
    </w:p>
    <w:p w14:paraId="49F016E6" w14:textId="7CEEACCB" w:rsidR="00847264" w:rsidRPr="008C39F7" w:rsidRDefault="00A4355E" w:rsidP="008C39F7">
      <w:r w:rsidRPr="008C39F7">
        <w:fldChar w:fldCharType="end"/>
      </w:r>
      <w:bookmarkStart w:id="12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2"/>
    </w:p>
    <w:p w14:paraId="1B19170E" w14:textId="29A29338" w:rsidR="0085067B" w:rsidRDefault="0085067B" w:rsidP="00DD63A5">
      <w:pPr>
        <w:pStyle w:val="ListParagraph"/>
        <w:numPr>
          <w:ilvl w:val="0"/>
          <w:numId w:val="21"/>
        </w:numPr>
        <w:ind w:right="-22"/>
      </w:pPr>
      <w:bookmarkStart w:id="13" w:name="_Ref114500673"/>
      <w:bookmarkStart w:id="14" w:name="_Ref141095399"/>
      <w:bookmarkStart w:id="15" w:name="_Ref149735018"/>
      <w:bookmarkEnd w:id="13"/>
      <w:r w:rsidRPr="0085067B">
        <w:t>R4-2317007, WF for FR2 HST demodulation requirements, Samsung, RAN4#108bis, Xiamen, China, October 09 - 13, 2023.</w:t>
      </w:r>
      <w:bookmarkEnd w:id="15"/>
      <w:r w:rsidRPr="0085067B">
        <w:t xml:space="preserve"> </w:t>
      </w:r>
    </w:p>
    <w:p w14:paraId="556333EE" w14:textId="0EAE5A86" w:rsidR="00F033CA" w:rsidRPr="008C39F7" w:rsidRDefault="00F033CA" w:rsidP="00F033CA">
      <w:pPr>
        <w:pStyle w:val="ListParagraph"/>
        <w:numPr>
          <w:ilvl w:val="0"/>
          <w:numId w:val="21"/>
        </w:numPr>
      </w:pPr>
      <w:bookmarkStart w:id="16" w:name="_Ref141178010"/>
      <w:bookmarkEnd w:id="14"/>
      <w:r w:rsidRPr="00F033CA">
        <w:t>R4-2308834 Simulation results summary for Rel-18 FR2 HST demodulation requirement, Samsung, RAN4#107, Incheon, South Korea, May 22 - 26, 2023.</w:t>
      </w:r>
      <w:bookmarkEnd w:id="16"/>
      <w:r w:rsidRPr="00F033CA">
        <w:t xml:space="preserve"> </w:t>
      </w:r>
    </w:p>
    <w:p w14:paraId="1EFC6862" w14:textId="4983A5E7" w:rsidR="000D1403" w:rsidRDefault="000D1403" w:rsidP="000040DC">
      <w:pPr>
        <w:pStyle w:val="ListParagraph"/>
        <w:numPr>
          <w:ilvl w:val="0"/>
          <w:numId w:val="21"/>
        </w:numPr>
        <w:ind w:right="-22"/>
      </w:pPr>
      <w:bookmarkStart w:id="17" w:name="_Ref146022679"/>
      <w:r>
        <w:t>R4-</w:t>
      </w:r>
      <w:r w:rsidR="00A128CA" w:rsidRPr="00A128CA">
        <w:t>2313920</w:t>
      </w:r>
      <w:r w:rsidR="00A128CA">
        <w:t xml:space="preserve">, </w:t>
      </w:r>
      <w:r w:rsidRPr="000D1403">
        <w:t>Simulation assumption for FR2 HST demodulation</w:t>
      </w:r>
      <w:r w:rsidR="00A128CA">
        <w:t xml:space="preserve">, Samsung, </w:t>
      </w:r>
      <w:r w:rsidR="00A128CA" w:rsidRPr="00A128CA">
        <w:t>RAN4 #108, Toulouse, France, August 21 – 25, 2023.</w:t>
      </w:r>
      <w:bookmarkEnd w:id="17"/>
    </w:p>
    <w:p w14:paraId="1A1FD398" w14:textId="22166C54" w:rsidR="00232E85" w:rsidRDefault="00232E85" w:rsidP="00453F7C">
      <w:pPr>
        <w:pStyle w:val="ListParagraph"/>
        <w:numPr>
          <w:ilvl w:val="0"/>
          <w:numId w:val="21"/>
        </w:numPr>
      </w:pPr>
      <w:bookmarkStart w:id="18" w:name="_Ref146032343"/>
      <w:r w:rsidRPr="00232E85">
        <w:t>R4-</w:t>
      </w:r>
      <w:r w:rsidR="002C47F0" w:rsidRPr="002C47F0">
        <w:t>2320580</w:t>
      </w:r>
      <w:r w:rsidRPr="00232E85">
        <w:t>, Simulation Results on HST FR2 Enhanced with Carrier Aggregation, Nokia, Nokia Shanghai Bell, RAN4 #10</w:t>
      </w:r>
      <w:r w:rsidR="00AD0473">
        <w:t>9</w:t>
      </w:r>
      <w:r w:rsidRPr="00232E85">
        <w:t xml:space="preserve">, </w:t>
      </w:r>
      <w:r w:rsidR="00AD0473">
        <w:t>Chicago</w:t>
      </w:r>
      <w:r w:rsidRPr="00232E85">
        <w:t xml:space="preserve">, </w:t>
      </w:r>
      <w:r w:rsidR="009D0023">
        <w:t>USA</w:t>
      </w:r>
      <w:r w:rsidRPr="00232E85">
        <w:t xml:space="preserve">, </w:t>
      </w:r>
      <w:r w:rsidR="0018344C">
        <w:t>October 09</w:t>
      </w:r>
      <w:r w:rsidRPr="00232E85">
        <w:t xml:space="preserve"> – </w:t>
      </w:r>
      <w:r w:rsidR="0018344C">
        <w:t>13</w:t>
      </w:r>
      <w:r w:rsidRPr="00232E85">
        <w:t>, 2023.</w:t>
      </w:r>
      <w:bookmarkEnd w:id="18"/>
      <w:r w:rsidRPr="00232E85">
        <w:t xml:space="preserve"> </w:t>
      </w:r>
    </w:p>
    <w:p w14:paraId="5AA96E31" w14:textId="674352EF" w:rsidR="00902FDC" w:rsidRDefault="00902FDC" w:rsidP="00902FDC">
      <w:pPr>
        <w:pStyle w:val="ListParagraph"/>
        <w:numPr>
          <w:ilvl w:val="0"/>
          <w:numId w:val="21"/>
        </w:numPr>
      </w:pPr>
      <w:bookmarkStart w:id="19" w:name="_Ref146534489"/>
      <w:bookmarkStart w:id="20" w:name="_Ref149734324"/>
      <w:r w:rsidRPr="00902FDC">
        <w:t>R4-2316148</w:t>
      </w:r>
      <w:r>
        <w:t>,</w:t>
      </w:r>
      <w:r w:rsidRPr="00902FDC">
        <w:t xml:space="preserve"> Simulation results summary for Rel-18 FR2 HST demodulation requirement, Samsung, RAN4 #108</w:t>
      </w:r>
      <w:r>
        <w:t>bis</w:t>
      </w:r>
      <w:r w:rsidRPr="00902FDC">
        <w:t xml:space="preserve">, </w:t>
      </w:r>
      <w:r>
        <w:t>Xiamen</w:t>
      </w:r>
      <w:r w:rsidRPr="00902FDC">
        <w:t xml:space="preserve">, </w:t>
      </w:r>
      <w:r>
        <w:t>China</w:t>
      </w:r>
      <w:r w:rsidRPr="00902FDC">
        <w:t xml:space="preserve">, </w:t>
      </w:r>
      <w:r>
        <w:t>October 09-13</w:t>
      </w:r>
      <w:r w:rsidRPr="00902FDC">
        <w:t>, 2023.</w:t>
      </w:r>
      <w:bookmarkEnd w:id="20"/>
    </w:p>
    <w:p w14:paraId="33A2061B" w14:textId="5BC2C917" w:rsidR="0013281F" w:rsidRDefault="0013281F" w:rsidP="0013281F">
      <w:pPr>
        <w:pStyle w:val="ListParagraph"/>
        <w:numPr>
          <w:ilvl w:val="0"/>
          <w:numId w:val="21"/>
        </w:numPr>
      </w:pPr>
      <w:bookmarkStart w:id="21" w:name="_Ref149734313"/>
      <w:r w:rsidRPr="0013281F">
        <w:t>R4-2312211</w:t>
      </w:r>
      <w:r w:rsidR="009911D5">
        <w:t>,</w:t>
      </w:r>
      <w:r w:rsidRPr="0013281F">
        <w:t xml:space="preserve"> Simulation results summary for Rel-18 FR2 HST demodulation requirement, Samsung, RAN4 #108, Toulouse, France, August 21 – 25, 2023.</w:t>
      </w:r>
      <w:bookmarkEnd w:id="19"/>
      <w:bookmarkEnd w:id="21"/>
    </w:p>
    <w:p w14:paraId="23136521" w14:textId="77777777" w:rsidR="00F40ED0" w:rsidRDefault="00F40ED0" w:rsidP="00F40ED0"/>
    <w:p w14:paraId="023318AA" w14:textId="6C4795EF" w:rsidR="00587E9B" w:rsidRPr="00587E9B" w:rsidRDefault="00587E9B" w:rsidP="00587E9B">
      <w:pPr>
        <w:pStyle w:val="RAN4H1"/>
        <w:numPr>
          <w:ilvl w:val="0"/>
          <w:numId w:val="0"/>
        </w:numPr>
      </w:pPr>
      <w:r>
        <w:t>Appendix</w:t>
      </w:r>
    </w:p>
    <w:p w14:paraId="7D45E0E2" w14:textId="77777777" w:rsidR="00587E9B" w:rsidRPr="00F62C23" w:rsidRDefault="00587E9B" w:rsidP="00587E9B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/>
          <w:bCs/>
          <w:lang w:eastAsia="zh-CN"/>
        </w:rPr>
      </w:pPr>
      <w:r w:rsidRPr="00F62C23">
        <w:rPr>
          <w:rFonts w:eastAsia="SimSun"/>
          <w:bCs/>
          <w:lang w:eastAsia="zh-CN"/>
        </w:rPr>
        <w:t>Uni-directional HST-DPS with CA scenario</w:t>
      </w:r>
    </w:p>
    <w:p w14:paraId="7CD147F8" w14:textId="77777777" w:rsidR="00587E9B" w:rsidRPr="00F62C23" w:rsidRDefault="00587E9B" w:rsidP="00587E9B">
      <w:pPr>
        <w:pStyle w:val="ListParagraph"/>
        <w:spacing w:after="120"/>
        <w:ind w:left="1800"/>
        <w:rPr>
          <w:rFonts w:eastAsiaTheme="minorEastAsia"/>
          <w:lang w:eastAsia="zh-CN"/>
        </w:rPr>
      </w:pP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60"/>
        <w:gridCol w:w="1395"/>
        <w:gridCol w:w="1307"/>
        <w:gridCol w:w="1487"/>
        <w:gridCol w:w="1307"/>
      </w:tblGrid>
      <w:tr w:rsidR="00587E9B" w:rsidRPr="00F62C23" w14:paraId="0C85A858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EE68" w14:textId="77777777" w:rsidR="00587E9B" w:rsidRPr="00F62C23" w:rsidRDefault="00587E9B" w:rsidP="00811A2F">
            <w:pPr>
              <w:pStyle w:val="TAH"/>
            </w:pPr>
          </w:p>
          <w:p w14:paraId="6840C241" w14:textId="77777777" w:rsidR="00587E9B" w:rsidRPr="00F62C23" w:rsidRDefault="00587E9B" w:rsidP="00811A2F">
            <w:pPr>
              <w:pStyle w:val="TAH"/>
            </w:pPr>
          </w:p>
          <w:p w14:paraId="1769137A" w14:textId="77777777" w:rsidR="00587E9B" w:rsidRPr="00F62C23" w:rsidRDefault="00587E9B" w:rsidP="00811A2F">
            <w:pPr>
              <w:pStyle w:val="TAH"/>
            </w:pPr>
            <w:r w:rsidRPr="00F62C23">
              <w:t>Parameter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FD52" w14:textId="77777777" w:rsidR="00587E9B" w:rsidRPr="00F62C23" w:rsidRDefault="00587E9B" w:rsidP="00811A2F">
            <w:pPr>
              <w:pStyle w:val="TAH"/>
            </w:pPr>
            <w:r w:rsidRPr="00F62C23">
              <w:t>Unit</w:t>
            </w:r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1000" w14:textId="77777777" w:rsidR="00587E9B" w:rsidRPr="00F62C23" w:rsidRDefault="00587E9B" w:rsidP="00811A2F">
            <w:pPr>
              <w:pStyle w:val="TAH"/>
            </w:pPr>
            <w:r w:rsidRPr="00F62C23">
              <w:t>Value</w:t>
            </w:r>
          </w:p>
        </w:tc>
      </w:tr>
      <w:tr w:rsidR="00587E9B" w:rsidRPr="00F62C23" w14:paraId="2437CA1A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F15C" w14:textId="77777777" w:rsidR="00587E9B" w:rsidRPr="00F62C23" w:rsidRDefault="00587E9B" w:rsidP="00811A2F">
            <w:pPr>
              <w:pStyle w:val="TAL"/>
            </w:pPr>
            <w:r w:rsidRPr="00F62C23">
              <w:t>Reference channel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5BD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40D1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UNI-1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84B7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UNI-2 TDD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44CF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UNI-3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B5A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50C6B46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0B69" w14:textId="77777777" w:rsidR="00587E9B" w:rsidRPr="00F62C23" w:rsidRDefault="00587E9B" w:rsidP="00811A2F">
            <w:pPr>
              <w:pStyle w:val="TAL"/>
            </w:pPr>
            <w:r w:rsidRPr="00F62C23">
              <w:t>Channel bandwidth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64F4" w14:textId="77777777" w:rsidR="00587E9B" w:rsidRPr="00F62C23" w:rsidRDefault="00587E9B" w:rsidP="00811A2F">
            <w:pPr>
              <w:pStyle w:val="TAC"/>
            </w:pPr>
            <w:r w:rsidRPr="00F62C23">
              <w:t>MHz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CC1F" w14:textId="77777777" w:rsidR="00587E9B" w:rsidRPr="00F62C23" w:rsidRDefault="00587E9B" w:rsidP="00811A2F">
            <w:pPr>
              <w:pStyle w:val="TAC"/>
            </w:pPr>
            <w:r w:rsidRPr="00F62C23"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6ED2" w14:textId="77777777" w:rsidR="00587E9B" w:rsidRPr="00F62C23" w:rsidRDefault="00587E9B" w:rsidP="00811A2F">
            <w:pPr>
              <w:pStyle w:val="TAC"/>
            </w:pPr>
            <w:r w:rsidRPr="00F62C23"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328D" w14:textId="77777777" w:rsidR="00587E9B" w:rsidRPr="00F62C23" w:rsidRDefault="00587E9B" w:rsidP="00811A2F">
            <w:pPr>
              <w:pStyle w:val="TAC"/>
            </w:pPr>
            <w:r w:rsidRPr="00F62C23">
              <w:t>400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10E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731DC07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31ED" w14:textId="77777777" w:rsidR="00587E9B" w:rsidRPr="00F62C23" w:rsidRDefault="00587E9B" w:rsidP="00811A2F">
            <w:pPr>
              <w:pStyle w:val="TAL"/>
            </w:pPr>
            <w:r w:rsidRPr="00F62C23">
              <w:t>Subcarrier spacing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0E3E" w14:textId="77777777" w:rsidR="00587E9B" w:rsidRPr="00F62C23" w:rsidRDefault="00587E9B" w:rsidP="00811A2F">
            <w:pPr>
              <w:pStyle w:val="TAC"/>
            </w:pPr>
            <w:r w:rsidRPr="00F62C23">
              <w:t>kHz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1C65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0730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94A0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B64F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0DFEAE8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BE9B" w14:textId="77777777" w:rsidR="00587E9B" w:rsidRPr="00F62C23" w:rsidRDefault="00587E9B" w:rsidP="00811A2F">
            <w:pPr>
              <w:pStyle w:val="TAL"/>
            </w:pPr>
            <w:r w:rsidRPr="00F62C23">
              <w:t>Allocated resource blocks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D6A" w14:textId="77777777" w:rsidR="00587E9B" w:rsidRPr="00F62C23" w:rsidRDefault="00587E9B" w:rsidP="00811A2F">
            <w:pPr>
              <w:pStyle w:val="TAC"/>
            </w:pPr>
            <w:proofErr w:type="spellStart"/>
            <w:r w:rsidRPr="00F62C23">
              <w:t>PRBs</w:t>
            </w:r>
            <w:proofErr w:type="spellEnd"/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E2AF" w14:textId="77777777" w:rsidR="00587E9B" w:rsidRPr="00F62C23" w:rsidRDefault="00587E9B" w:rsidP="00811A2F">
            <w:pPr>
              <w:pStyle w:val="TAC"/>
            </w:pPr>
            <w:r w:rsidRPr="00F62C23">
              <w:t>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31FB" w14:textId="77777777" w:rsidR="00587E9B" w:rsidRPr="00F62C23" w:rsidRDefault="00587E9B" w:rsidP="00811A2F">
            <w:pPr>
              <w:pStyle w:val="TAC"/>
            </w:pPr>
            <w:r w:rsidRPr="00F62C23">
              <w:t>66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54A" w14:textId="77777777" w:rsidR="00587E9B" w:rsidRPr="00F62C23" w:rsidRDefault="00587E9B" w:rsidP="00811A2F">
            <w:pPr>
              <w:pStyle w:val="TAC"/>
            </w:pPr>
            <w:r w:rsidRPr="00F62C23">
              <w:t>264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B28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E0DA47C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C3A4" w14:textId="77777777" w:rsidR="00587E9B" w:rsidRPr="00F62C23" w:rsidRDefault="00587E9B" w:rsidP="00811A2F">
            <w:pPr>
              <w:pStyle w:val="TAL"/>
            </w:pPr>
            <w:r w:rsidRPr="00F62C23">
              <w:t>Number of consecutive PDSCH symbols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9A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386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145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45E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D75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4D7EFBA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0E7F" w14:textId="77777777" w:rsidR="00587E9B" w:rsidRPr="00F62C23" w:rsidRDefault="00587E9B" w:rsidP="00811A2F">
            <w:pPr>
              <w:pStyle w:val="TAL"/>
              <w:rPr>
                <w:lang w:eastAsia="zh-CN"/>
              </w:rPr>
            </w:pPr>
            <w:r w:rsidRPr="00F62C23">
              <w:rPr>
                <w:lang w:eastAsia="zh-CN"/>
              </w:rPr>
              <w:t xml:space="preserve">For Slots 0 and Slot 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>, if mod(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 xml:space="preserve">, 5) = 4 for 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1C1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53C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1156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CF1C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27D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5216528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6D03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000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033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9C90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19B3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DC9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2DC4E3C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5525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D5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3DBE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A500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B7F5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0C5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BE35FE1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6C7" w14:textId="77777777" w:rsidR="00587E9B" w:rsidRPr="00F62C23" w:rsidRDefault="00587E9B" w:rsidP="00811A2F">
            <w:pPr>
              <w:pStyle w:val="TAL"/>
            </w:pPr>
            <w:r w:rsidRPr="00F62C23">
              <w:t xml:space="preserve">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81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F84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B085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C8CB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B9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176378C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B4A" w14:textId="77777777" w:rsidR="00587E9B" w:rsidRPr="00F62C23" w:rsidRDefault="00587E9B" w:rsidP="00811A2F">
            <w:pPr>
              <w:pStyle w:val="TAL"/>
            </w:pPr>
            <w:r w:rsidRPr="00F62C23">
              <w:t xml:space="preserve">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D37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AEA3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959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55C6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49A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2190D8DB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715" w14:textId="77777777" w:rsidR="00587E9B" w:rsidRPr="00F62C23" w:rsidRDefault="00587E9B" w:rsidP="00811A2F">
            <w:pPr>
              <w:pStyle w:val="TAL"/>
            </w:pPr>
            <w:r w:rsidRPr="00F62C23">
              <w:t xml:space="preserve">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469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35FD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1AC7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257A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35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CC0419D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1623" w14:textId="77777777" w:rsidR="00587E9B" w:rsidRPr="00F62C23" w:rsidRDefault="00587E9B" w:rsidP="00811A2F">
            <w:pPr>
              <w:pStyle w:val="TAL"/>
            </w:pPr>
            <w:r w:rsidRPr="00F62C23">
              <w:t>Allocated slots per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089E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6F50" w14:textId="77777777" w:rsidR="00587E9B" w:rsidRPr="00F62C23" w:rsidRDefault="00587E9B" w:rsidP="00811A2F">
            <w:pPr>
              <w:pStyle w:val="TAC"/>
            </w:pPr>
            <w:r w:rsidRPr="00F62C23"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28B3" w14:textId="77777777" w:rsidR="00587E9B" w:rsidRPr="00F62C23" w:rsidRDefault="00587E9B" w:rsidP="00811A2F">
            <w:pPr>
              <w:pStyle w:val="TAC"/>
            </w:pPr>
            <w:r w:rsidRPr="00F62C23">
              <w:t>126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56AA" w14:textId="77777777" w:rsidR="00587E9B" w:rsidRPr="00F62C23" w:rsidRDefault="00587E9B" w:rsidP="00811A2F">
            <w:pPr>
              <w:pStyle w:val="TAC"/>
            </w:pPr>
            <w:r w:rsidRPr="00F62C23"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602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5A3CEDD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D32B" w14:textId="77777777" w:rsidR="00587E9B" w:rsidRPr="00F62C23" w:rsidRDefault="00587E9B" w:rsidP="00811A2F">
            <w:pPr>
              <w:pStyle w:val="TAL"/>
            </w:pPr>
            <w:r w:rsidRPr="00F62C23">
              <w:t>MCS table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D5C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7C11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9D66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2A65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4474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182FE43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BB05" w14:textId="77777777" w:rsidR="00587E9B" w:rsidRPr="00F62C23" w:rsidRDefault="00587E9B" w:rsidP="00811A2F">
            <w:pPr>
              <w:pStyle w:val="TAL"/>
            </w:pPr>
            <w:r w:rsidRPr="00F62C23">
              <w:t>MCS index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8B48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022D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5AF4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1DFB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9C5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DE548B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260E" w14:textId="77777777" w:rsidR="00587E9B" w:rsidRPr="00F62C23" w:rsidRDefault="00587E9B" w:rsidP="00811A2F">
            <w:pPr>
              <w:pStyle w:val="TAL"/>
            </w:pPr>
            <w:r w:rsidRPr="00F62C23">
              <w:t>Modulation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DF7E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E101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37F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BAC5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1D64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90D21D1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D18" w14:textId="77777777" w:rsidR="00587E9B" w:rsidRPr="00F62C23" w:rsidRDefault="00587E9B" w:rsidP="00811A2F">
            <w:pPr>
              <w:pStyle w:val="TAL"/>
            </w:pPr>
            <w:r w:rsidRPr="00F62C23">
              <w:t>Target Coding Rate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ED9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725A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BEE3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DC49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C3D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A5BA7E4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1B6D" w14:textId="77777777" w:rsidR="00587E9B" w:rsidRPr="00F62C23" w:rsidRDefault="00587E9B" w:rsidP="00811A2F">
            <w:pPr>
              <w:pStyle w:val="TAL"/>
            </w:pPr>
            <w:r w:rsidRPr="00F62C23">
              <w:t>Number of MIMO layers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0FE6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A23A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6356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B309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1D1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65D8C47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C52C" w14:textId="77777777" w:rsidR="00587E9B" w:rsidRPr="00F62C23" w:rsidRDefault="00587E9B" w:rsidP="00811A2F">
            <w:pPr>
              <w:pStyle w:val="TAL"/>
            </w:pPr>
            <w:r w:rsidRPr="00F62C23">
              <w:t xml:space="preserve">Number of DMRS </w:t>
            </w:r>
            <w:proofErr w:type="spellStart"/>
            <w:r w:rsidRPr="00F62C23">
              <w:t>RE</w:t>
            </w:r>
            <w:r w:rsidRPr="00F62C23">
              <w:rPr>
                <w:lang w:eastAsia="zh-CN"/>
              </w:rPr>
              <w:t>s</w:t>
            </w:r>
            <w:proofErr w:type="spellEnd"/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FAE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6FC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2C2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F934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2C7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1D1DE94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385E" w14:textId="77777777" w:rsidR="00587E9B" w:rsidRPr="00F62C23" w:rsidRDefault="00587E9B" w:rsidP="00811A2F">
            <w:pPr>
              <w:pStyle w:val="TAL"/>
            </w:pPr>
            <w:r w:rsidRPr="00F62C23">
              <w:t xml:space="preserve">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26F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DF9C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71D1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0210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274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D4BD883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C36A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766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00ED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8F5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B613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ACEC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F40488E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0051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FE64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0970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CFA1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00F9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0DC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20F37D4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635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11D4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E329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5A03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EED2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BDF1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EB364AC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AA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50A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E75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EC49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4E77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E99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E16122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421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6AB0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AFCB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A7A8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B89C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0C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49684D9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1F34" w14:textId="77777777" w:rsidR="00587E9B" w:rsidRPr="00F62C23" w:rsidRDefault="00587E9B" w:rsidP="00811A2F">
            <w:pPr>
              <w:pStyle w:val="TAL"/>
            </w:pPr>
            <w:r w:rsidRPr="00F62C23">
              <w:t>Overhead for TBS determination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F5F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EA09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24EE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60C8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937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12E34FB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72F6" w14:textId="77777777" w:rsidR="00587E9B" w:rsidRPr="00F62C23" w:rsidRDefault="00587E9B" w:rsidP="00811A2F">
            <w:pPr>
              <w:pStyle w:val="TAL"/>
            </w:pPr>
            <w:r w:rsidRPr="00F62C23">
              <w:t xml:space="preserve">Information Bit Payload per Slot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4A6B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B8D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039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030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C31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856538E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6E5B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657D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2A60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707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5CD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0F8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16DF4AF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5F1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1786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E1" w14:textId="77777777" w:rsidR="00587E9B" w:rsidRPr="00F62C23" w:rsidRDefault="00587E9B" w:rsidP="00811A2F">
            <w:pPr>
              <w:pStyle w:val="TAC"/>
            </w:pPr>
            <w:r w:rsidRPr="00F62C23"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854D" w14:textId="77777777" w:rsidR="00587E9B" w:rsidRPr="00F62C23" w:rsidRDefault="00587E9B" w:rsidP="00811A2F">
            <w:pPr>
              <w:pStyle w:val="TAC"/>
            </w:pPr>
            <w:r w:rsidRPr="00F62C23"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E83" w14:textId="77777777" w:rsidR="00587E9B" w:rsidRPr="00F62C23" w:rsidRDefault="00587E9B" w:rsidP="00811A2F">
            <w:pPr>
              <w:pStyle w:val="TAC"/>
            </w:pPr>
            <w:r w:rsidRPr="00F62C23"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4E1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A0B6596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B936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2C13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BE7A" w14:textId="77777777" w:rsidR="00587E9B" w:rsidRPr="00F62C23" w:rsidRDefault="00587E9B" w:rsidP="00811A2F">
            <w:pPr>
              <w:pStyle w:val="TAC"/>
            </w:pPr>
            <w:r w:rsidRPr="00F62C23"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259C" w14:textId="77777777" w:rsidR="00587E9B" w:rsidRPr="00F62C23" w:rsidRDefault="00587E9B" w:rsidP="00811A2F">
            <w:pPr>
              <w:pStyle w:val="TAC"/>
            </w:pPr>
            <w:r w:rsidRPr="00F62C23"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C2F6" w14:textId="77777777" w:rsidR="00587E9B" w:rsidRPr="00F62C23" w:rsidRDefault="00587E9B" w:rsidP="00811A2F">
            <w:pPr>
              <w:pStyle w:val="TAC"/>
            </w:pPr>
            <w:r w:rsidRPr="00F62C23"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9C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2E1895E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C7F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C608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0F34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FFC0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5BFE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E0AF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0FD4592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B54A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F1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1814" w14:textId="77777777" w:rsidR="00587E9B" w:rsidRPr="00F62C23" w:rsidRDefault="00587E9B" w:rsidP="00811A2F">
            <w:pPr>
              <w:pStyle w:val="TAC"/>
            </w:pPr>
            <w:r w:rsidRPr="00F62C23"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AD5B" w14:textId="77777777" w:rsidR="00587E9B" w:rsidRPr="00F62C23" w:rsidRDefault="00587E9B" w:rsidP="00811A2F">
            <w:pPr>
              <w:pStyle w:val="TAC"/>
            </w:pPr>
            <w:r w:rsidRPr="00F62C23"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39BA" w14:textId="77777777" w:rsidR="00587E9B" w:rsidRPr="00F62C23" w:rsidRDefault="00587E9B" w:rsidP="00811A2F">
            <w:pPr>
              <w:pStyle w:val="TAC"/>
            </w:pPr>
            <w:r w:rsidRPr="00F62C23"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5ADB" w14:textId="77777777" w:rsidR="00587E9B" w:rsidRPr="00F62C23" w:rsidRDefault="00587E9B" w:rsidP="00811A2F">
            <w:pPr>
              <w:pStyle w:val="TAC"/>
              <w:rPr>
                <w:sz w:val="20"/>
                <w:szCs w:val="24"/>
              </w:rPr>
            </w:pPr>
          </w:p>
        </w:tc>
      </w:tr>
      <w:tr w:rsidR="00587E9B" w:rsidRPr="00F62C23" w14:paraId="60B35A98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CD9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A6BB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1E2F" w14:textId="77777777" w:rsidR="00587E9B" w:rsidRPr="00F62C23" w:rsidRDefault="00587E9B" w:rsidP="00811A2F">
            <w:pPr>
              <w:pStyle w:val="TAC"/>
            </w:pPr>
            <w:r w:rsidRPr="00F62C23"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F180" w14:textId="77777777" w:rsidR="00587E9B" w:rsidRPr="00F62C23" w:rsidRDefault="00587E9B" w:rsidP="00811A2F">
            <w:pPr>
              <w:pStyle w:val="TAC"/>
            </w:pPr>
            <w:r w:rsidRPr="00F62C23"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A214" w14:textId="77777777" w:rsidR="00587E9B" w:rsidRPr="00F62C23" w:rsidRDefault="00587E9B" w:rsidP="00811A2F">
            <w:pPr>
              <w:pStyle w:val="TAC"/>
            </w:pPr>
            <w:r w:rsidRPr="00F62C23"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A64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78D1ADF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60C5" w14:textId="77777777" w:rsidR="00587E9B" w:rsidRPr="00F62C23" w:rsidRDefault="00587E9B" w:rsidP="00811A2F">
            <w:pPr>
              <w:pStyle w:val="TAL"/>
              <w:rPr>
                <w:lang w:val="sv-FI"/>
              </w:rPr>
            </w:pPr>
            <w:r w:rsidRPr="00F62C23">
              <w:rPr>
                <w:lang w:val="sv-FI"/>
              </w:rPr>
              <w:t xml:space="preserve">Transport block CRC per </w:t>
            </w:r>
            <w:proofErr w:type="spellStart"/>
            <w:r w:rsidRPr="00F62C23">
              <w:rPr>
                <w:lang w:val="sv-FI"/>
              </w:rPr>
              <w:t>Slot</w:t>
            </w:r>
            <w:proofErr w:type="spellEnd"/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4074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88A4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E7FF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1B8B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91A5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</w:tr>
      <w:tr w:rsidR="00587E9B" w:rsidRPr="00F62C23" w14:paraId="6E886AB8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BC5" w14:textId="77777777" w:rsidR="00587E9B" w:rsidRPr="00F62C23" w:rsidRDefault="00587E9B" w:rsidP="00811A2F">
            <w:pPr>
              <w:pStyle w:val="TAL"/>
            </w:pPr>
            <w:r w:rsidRPr="00F62C23">
              <w:rPr>
                <w:lang w:val="sv-SE"/>
              </w:rPr>
              <w:t xml:space="preserve">  </w:t>
            </w:r>
            <w:r w:rsidRPr="00F62C23">
              <w:t xml:space="preserve">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C53A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38E8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944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8F81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0D9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D3C3646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CA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4D98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7B6A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F05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E0AA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CF6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20DD6A4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FA71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80D0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9B82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8BF1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B7D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BA6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C404524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2E9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EC9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FFF4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00F7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EEF4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DDB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0B96D6E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4E7E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1E7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EF76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F7C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DE5C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211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5DCEA8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3F9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EE7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B70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B13A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DA3B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F34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AE14943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1161" w14:textId="77777777" w:rsidR="00587E9B" w:rsidRPr="00F62C23" w:rsidRDefault="00587E9B" w:rsidP="00811A2F">
            <w:pPr>
              <w:pStyle w:val="TAL"/>
            </w:pPr>
            <w:r w:rsidRPr="00F62C23">
              <w:t>Number of Code Blocks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B11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C7E8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DA5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D56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CC1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19BEE57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5E51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0E22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1DD8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CC1A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B2C1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72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3524B0D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4D2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D14B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1B50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A993" w14:textId="77777777" w:rsidR="00587E9B" w:rsidRPr="00F62C23" w:rsidRDefault="00587E9B" w:rsidP="00811A2F">
            <w:pPr>
              <w:pStyle w:val="TAC"/>
            </w:pPr>
            <w:r w:rsidRPr="00F62C23"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3A40" w14:textId="77777777" w:rsidR="00587E9B" w:rsidRPr="00F62C23" w:rsidRDefault="00587E9B" w:rsidP="00811A2F">
            <w:pPr>
              <w:pStyle w:val="TAC"/>
            </w:pPr>
            <w:r w:rsidRPr="00F62C23"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9EE4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1DF454A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EA5E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FE46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B360" w14:textId="77777777" w:rsidR="00587E9B" w:rsidRPr="00F62C23" w:rsidRDefault="00587E9B" w:rsidP="00811A2F">
            <w:pPr>
              <w:pStyle w:val="TAC"/>
            </w:pPr>
            <w:r w:rsidRPr="00F62C23"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2BBC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BE89" w14:textId="77777777" w:rsidR="00587E9B" w:rsidRPr="00F62C23" w:rsidRDefault="00587E9B" w:rsidP="00811A2F">
            <w:pPr>
              <w:pStyle w:val="TAC"/>
            </w:pPr>
            <w:r w:rsidRPr="00F62C23"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758C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ACB83EF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205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75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23B0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D07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8336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4E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73C04C7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47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8F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35E9" w14:textId="77777777" w:rsidR="00587E9B" w:rsidRPr="00F62C23" w:rsidRDefault="00587E9B" w:rsidP="00811A2F">
            <w:pPr>
              <w:pStyle w:val="TAC"/>
            </w:pPr>
            <w:r w:rsidRPr="00F62C23"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FEBE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35B" w14:textId="77777777" w:rsidR="00587E9B" w:rsidRPr="00F62C23" w:rsidRDefault="00587E9B" w:rsidP="00811A2F">
            <w:pPr>
              <w:pStyle w:val="TAC"/>
            </w:pPr>
            <w:r w:rsidRPr="00F62C23"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D13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1CDD403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5B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9339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C375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197F" w14:textId="77777777" w:rsidR="00587E9B" w:rsidRPr="00F62C23" w:rsidRDefault="00587E9B" w:rsidP="00811A2F">
            <w:pPr>
              <w:pStyle w:val="TAC"/>
            </w:pPr>
            <w:r w:rsidRPr="00F62C23"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0D9A" w14:textId="77777777" w:rsidR="00587E9B" w:rsidRPr="00F62C23" w:rsidRDefault="00587E9B" w:rsidP="00811A2F">
            <w:pPr>
              <w:pStyle w:val="TAC"/>
            </w:pPr>
            <w:r w:rsidRPr="00F62C23"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BF84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2AF759FD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659C" w14:textId="77777777" w:rsidR="00587E9B" w:rsidRPr="00F62C23" w:rsidRDefault="00587E9B" w:rsidP="00811A2F">
            <w:pPr>
              <w:pStyle w:val="TAL"/>
            </w:pPr>
            <w:r w:rsidRPr="00F62C23">
              <w:t>Binary Channel Bits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E870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790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3835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4D9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CB9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569F8DD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1B98" w14:textId="77777777" w:rsidR="00587E9B" w:rsidRPr="00F62C23" w:rsidRDefault="00587E9B" w:rsidP="00811A2F">
            <w:pPr>
              <w:pStyle w:val="TAL"/>
            </w:pPr>
            <w:r w:rsidRPr="00F62C23">
              <w:lastRenderedPageBreak/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8A82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7378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F0F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B77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CD33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936BC51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203C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5 and 85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717E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C47E" w14:textId="77777777" w:rsidR="00587E9B" w:rsidRPr="00F62C23" w:rsidRDefault="00587E9B" w:rsidP="00811A2F">
            <w:pPr>
              <w:pStyle w:val="TAC"/>
            </w:pPr>
            <w:r w:rsidRPr="00F62C23"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E7D1" w14:textId="77777777" w:rsidR="00587E9B" w:rsidRPr="00F62C23" w:rsidRDefault="00587E9B" w:rsidP="00811A2F">
            <w:pPr>
              <w:pStyle w:val="TAC"/>
            </w:pPr>
            <w:r w:rsidRPr="00F62C23"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3928" w14:textId="77777777" w:rsidR="00587E9B" w:rsidRPr="00F62C23" w:rsidRDefault="00587E9B" w:rsidP="00811A2F">
            <w:pPr>
              <w:pStyle w:val="TAC"/>
            </w:pPr>
            <w:r w:rsidRPr="00F62C23"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93AA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3517F2C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48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6 and 86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8791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D20" w14:textId="77777777" w:rsidR="00587E9B" w:rsidRPr="00F62C23" w:rsidRDefault="00587E9B" w:rsidP="00811A2F">
            <w:pPr>
              <w:pStyle w:val="TAC"/>
            </w:pPr>
            <w:r w:rsidRPr="00F62C23"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F7FD" w14:textId="77777777" w:rsidR="00587E9B" w:rsidRPr="00F62C23" w:rsidRDefault="00587E9B" w:rsidP="00811A2F">
            <w:pPr>
              <w:pStyle w:val="TAC"/>
            </w:pPr>
            <w:r w:rsidRPr="00F62C23"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63B2" w14:textId="77777777" w:rsidR="00587E9B" w:rsidRPr="00F62C23" w:rsidRDefault="00587E9B" w:rsidP="00811A2F">
            <w:pPr>
              <w:pStyle w:val="TAC"/>
            </w:pPr>
            <w:r w:rsidRPr="00F62C23"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AC1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9D6942A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7C1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{7,…, 84, 87, 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9F01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4A0" w14:textId="77777777" w:rsidR="00587E9B" w:rsidRPr="00F62C23" w:rsidRDefault="00587E9B" w:rsidP="00811A2F">
            <w:pPr>
              <w:pStyle w:val="TAC"/>
            </w:pPr>
            <w:r w:rsidRPr="00F62C23"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111A" w14:textId="77777777" w:rsidR="00587E9B" w:rsidRPr="00F62C23" w:rsidRDefault="00587E9B" w:rsidP="00811A2F">
            <w:pPr>
              <w:pStyle w:val="TAC"/>
            </w:pPr>
            <w:r w:rsidRPr="00F62C23"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09F" w14:textId="77777777" w:rsidR="00587E9B" w:rsidRPr="00F62C23" w:rsidRDefault="00587E9B" w:rsidP="00811A2F">
            <w:pPr>
              <w:pStyle w:val="TAC"/>
            </w:pPr>
            <w:r w:rsidRPr="00F62C23"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F7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9976EE4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D35E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{7,…,84,87,…,159}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9B42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237" w14:textId="77777777" w:rsidR="00587E9B" w:rsidRPr="00F62C23" w:rsidRDefault="00587E9B" w:rsidP="00811A2F">
            <w:pPr>
              <w:pStyle w:val="TAC"/>
            </w:pPr>
            <w:r w:rsidRPr="00F62C23"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7649" w14:textId="77777777" w:rsidR="00587E9B" w:rsidRPr="00F62C23" w:rsidRDefault="00587E9B" w:rsidP="00811A2F">
            <w:pPr>
              <w:pStyle w:val="TAC"/>
            </w:pPr>
            <w:r w:rsidRPr="00F62C23"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B21A" w14:textId="77777777" w:rsidR="00587E9B" w:rsidRPr="00F62C23" w:rsidRDefault="00587E9B" w:rsidP="00811A2F">
            <w:pPr>
              <w:pStyle w:val="TAC"/>
            </w:pPr>
            <w:r w:rsidRPr="00F62C23"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524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A568536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FC2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23ED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BC1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A118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D15D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6B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903549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5FAD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1D0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4CF8" w14:textId="77777777" w:rsidR="00587E9B" w:rsidRPr="00F62C23" w:rsidRDefault="00587E9B" w:rsidP="00811A2F">
            <w:pPr>
              <w:pStyle w:val="TAC"/>
            </w:pPr>
            <w:r w:rsidRPr="00F62C23"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88DA" w14:textId="77777777" w:rsidR="00587E9B" w:rsidRPr="00F62C23" w:rsidRDefault="00587E9B" w:rsidP="00811A2F">
            <w:pPr>
              <w:pStyle w:val="TAC"/>
            </w:pPr>
            <w:r w:rsidRPr="00F62C23"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54" w14:textId="77777777" w:rsidR="00587E9B" w:rsidRPr="00F62C23" w:rsidRDefault="00587E9B" w:rsidP="00811A2F">
            <w:pPr>
              <w:pStyle w:val="TAC"/>
              <w:rPr>
                <w:sz w:val="20"/>
                <w:szCs w:val="24"/>
              </w:rPr>
            </w:pPr>
            <w:r w:rsidRPr="00F62C23"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2C5A" w14:textId="77777777" w:rsidR="00587E9B" w:rsidRPr="00F62C23" w:rsidRDefault="00587E9B" w:rsidP="00811A2F">
            <w:pPr>
              <w:pStyle w:val="TAC"/>
              <w:rPr>
                <w:sz w:val="20"/>
                <w:szCs w:val="24"/>
              </w:rPr>
            </w:pPr>
          </w:p>
        </w:tc>
      </w:tr>
      <w:tr w:rsidR="00587E9B" w:rsidRPr="00F62C23" w14:paraId="3DD85670" w14:textId="77777777" w:rsidTr="00811A2F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FF3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AA7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5C0" w14:textId="77777777" w:rsidR="00587E9B" w:rsidRPr="00F62C23" w:rsidRDefault="00587E9B" w:rsidP="00811A2F">
            <w:pPr>
              <w:pStyle w:val="TAC"/>
            </w:pPr>
            <w:r w:rsidRPr="00F62C23"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8681" w14:textId="77777777" w:rsidR="00587E9B" w:rsidRPr="00F62C23" w:rsidRDefault="00587E9B" w:rsidP="00811A2F">
            <w:pPr>
              <w:pStyle w:val="TAC"/>
            </w:pPr>
            <w:r w:rsidRPr="00F62C23"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0850" w14:textId="77777777" w:rsidR="00587E9B" w:rsidRPr="00F62C23" w:rsidRDefault="00587E9B" w:rsidP="00811A2F">
            <w:pPr>
              <w:pStyle w:val="TAC"/>
            </w:pPr>
            <w:r w:rsidRPr="00F62C23"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ABDF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E8ABB0E" w14:textId="77777777" w:rsidTr="00811A2F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B05" w14:textId="77777777" w:rsidR="00587E9B" w:rsidRPr="00F62C23" w:rsidRDefault="00587E9B" w:rsidP="00811A2F">
            <w:pPr>
              <w:pStyle w:val="TAL"/>
            </w:pPr>
            <w:r w:rsidRPr="00F62C23">
              <w:t>Max. Throughput averaged over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DA9C" w14:textId="77777777" w:rsidR="00587E9B" w:rsidRPr="00F62C23" w:rsidRDefault="00587E9B" w:rsidP="00811A2F">
            <w:pPr>
              <w:pStyle w:val="TAC"/>
            </w:pPr>
            <w:r w:rsidRPr="00F62C23">
              <w:t>Mbps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6A90" w14:textId="77777777" w:rsidR="00587E9B" w:rsidRPr="00F62C23" w:rsidRDefault="00587E9B" w:rsidP="00811A2F">
            <w:pPr>
              <w:pStyle w:val="TAC"/>
            </w:pPr>
            <w:r w:rsidRPr="00F62C23">
              <w:t>123.2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F29F" w14:textId="77777777" w:rsidR="00587E9B" w:rsidRPr="00F62C23" w:rsidRDefault="00587E9B" w:rsidP="00811A2F">
            <w:pPr>
              <w:pStyle w:val="TAC"/>
            </w:pPr>
            <w:r w:rsidRPr="00F62C23">
              <w:t>257.839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B593" w14:textId="77777777" w:rsidR="00587E9B" w:rsidRPr="00F62C23" w:rsidRDefault="00587E9B" w:rsidP="00811A2F">
            <w:pPr>
              <w:pStyle w:val="TAC"/>
            </w:pPr>
            <w:r w:rsidRPr="00F62C23">
              <w:t>1031.409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8CE4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5E4C9A2" w14:textId="77777777" w:rsidTr="00811A2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2B6" w14:textId="77777777" w:rsidR="00587E9B" w:rsidRPr="00F62C23" w:rsidRDefault="00587E9B" w:rsidP="00811A2F">
            <w:pPr>
              <w:pStyle w:val="TAN"/>
            </w:pPr>
            <w:r w:rsidRPr="00F62C23">
              <w:t>Note 1:</w:t>
            </w:r>
            <w:r w:rsidRPr="00F62C23">
              <w:tab/>
              <w:t xml:space="preserve">SS/PBCH block is transmitted in slot #0 with periodicity 20 </w:t>
            </w:r>
            <w:proofErr w:type="spellStart"/>
            <w:r w:rsidRPr="00F62C23">
              <w:t>ms</w:t>
            </w:r>
            <w:proofErr w:type="spellEnd"/>
          </w:p>
          <w:p w14:paraId="013E8D07" w14:textId="77777777" w:rsidR="00587E9B" w:rsidRPr="00F62C23" w:rsidRDefault="00587E9B" w:rsidP="00811A2F">
            <w:pPr>
              <w:pStyle w:val="TAN"/>
            </w:pPr>
            <w:r w:rsidRPr="00F62C23">
              <w:t>Note 2:</w:t>
            </w:r>
            <w:r w:rsidRPr="00F62C23">
              <w:tab/>
              <w:t xml:space="preserve">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is slot index per 2 frames</w:t>
            </w:r>
          </w:p>
          <w:p w14:paraId="57B4F13A" w14:textId="77777777" w:rsidR="00587E9B" w:rsidRPr="00F62C23" w:rsidRDefault="00587E9B" w:rsidP="00811A2F">
            <w:pPr>
              <w:pStyle w:val="TAN"/>
            </w:pPr>
            <w:r w:rsidRPr="00F62C23">
              <w:t>Note 3:</w:t>
            </w:r>
            <w:r w:rsidRPr="00F62C23">
              <w:tab/>
              <w:t xml:space="preserve">Binary Channel Bits are calculated under assumption of 52 </w:t>
            </w:r>
            <w:proofErr w:type="spellStart"/>
            <w:r w:rsidRPr="00F62C23">
              <w:t>PRBs</w:t>
            </w:r>
            <w:proofErr w:type="spellEnd"/>
            <w:r w:rsidRPr="00F62C23">
              <w:t xml:space="preserve"> TRS allocation when the number of allocated resource blocks are more than 52.</w:t>
            </w:r>
          </w:p>
          <w:p w14:paraId="539713F0" w14:textId="77777777" w:rsidR="00587E9B" w:rsidRPr="00F62C23" w:rsidRDefault="00587E9B" w:rsidP="00811A2F">
            <w:pPr>
              <w:pStyle w:val="TAN"/>
            </w:pPr>
            <w:r w:rsidRPr="00F62C23">
              <w:t>Note 4:</w:t>
            </w:r>
            <w:r w:rsidRPr="00F62C23">
              <w:tab/>
              <w:t>SS/PBCH block is transmitted in slot #1 with periodicity 20ms</w:t>
            </w:r>
          </w:p>
        </w:tc>
      </w:tr>
    </w:tbl>
    <w:p w14:paraId="151837D4" w14:textId="77777777" w:rsidR="00587E9B" w:rsidRPr="00F62C23" w:rsidRDefault="00587E9B" w:rsidP="00587E9B">
      <w:pPr>
        <w:spacing w:after="120"/>
        <w:rPr>
          <w:szCs w:val="24"/>
          <w:lang w:eastAsia="zh-CN"/>
        </w:rPr>
      </w:pPr>
    </w:p>
    <w:p w14:paraId="5D2269AD" w14:textId="77777777" w:rsidR="00587E9B" w:rsidRPr="00F62C23" w:rsidRDefault="00587E9B" w:rsidP="00587E9B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/>
          <w:bCs/>
          <w:lang w:eastAsia="zh-CN"/>
        </w:rPr>
      </w:pPr>
      <w:r w:rsidRPr="00F62C23">
        <w:rPr>
          <w:rFonts w:eastAsia="SimSun" w:hint="eastAsia"/>
          <w:bCs/>
          <w:lang w:eastAsia="zh-CN"/>
        </w:rPr>
        <w:t>B</w:t>
      </w:r>
      <w:r w:rsidRPr="00F62C23">
        <w:rPr>
          <w:rFonts w:eastAsia="SimSun"/>
          <w:bCs/>
          <w:lang w:eastAsia="zh-CN"/>
        </w:rPr>
        <w:t>i-directional HST-DPS with CA scenario</w:t>
      </w:r>
    </w:p>
    <w:p w14:paraId="0C3CEB64" w14:textId="77777777" w:rsidR="00587E9B" w:rsidRPr="00F62C23" w:rsidRDefault="00587E9B" w:rsidP="00587E9B">
      <w:pPr>
        <w:spacing w:after="120"/>
        <w:rPr>
          <w:szCs w:val="24"/>
          <w:lang w:eastAsia="zh-CN"/>
        </w:rPr>
      </w:pP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3"/>
        <w:gridCol w:w="1353"/>
        <w:gridCol w:w="1353"/>
        <w:gridCol w:w="1349"/>
      </w:tblGrid>
      <w:tr w:rsidR="00587E9B" w:rsidRPr="00F62C23" w14:paraId="54612BE9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1121" w14:textId="77777777" w:rsidR="00587E9B" w:rsidRPr="00F62C23" w:rsidRDefault="00587E9B" w:rsidP="00811A2F">
            <w:pPr>
              <w:pStyle w:val="TAH"/>
            </w:pPr>
            <w:r w:rsidRPr="00F62C23">
              <w:lastRenderedPageBreak/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E27F" w14:textId="77777777" w:rsidR="00587E9B" w:rsidRPr="00F62C23" w:rsidRDefault="00587E9B" w:rsidP="00811A2F">
            <w:pPr>
              <w:pStyle w:val="TAH"/>
            </w:pPr>
            <w:r w:rsidRPr="00F62C23">
              <w:t>Unit</w:t>
            </w:r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153B" w14:textId="77777777" w:rsidR="00587E9B" w:rsidRPr="00F62C23" w:rsidRDefault="00587E9B" w:rsidP="00811A2F">
            <w:pPr>
              <w:pStyle w:val="TAH"/>
            </w:pPr>
            <w:r w:rsidRPr="00F62C23">
              <w:t>Value</w:t>
            </w:r>
          </w:p>
        </w:tc>
      </w:tr>
      <w:tr w:rsidR="00587E9B" w:rsidRPr="00F62C23" w14:paraId="07F5AE86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5B51" w14:textId="77777777" w:rsidR="00587E9B" w:rsidRPr="00F62C23" w:rsidRDefault="00587E9B" w:rsidP="00811A2F">
            <w:pPr>
              <w:pStyle w:val="TAL"/>
            </w:pPr>
            <w:r w:rsidRPr="00F62C23"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BD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1F28" w14:textId="77777777" w:rsidR="00587E9B" w:rsidRPr="00F62C23" w:rsidRDefault="00587E9B" w:rsidP="00811A2F">
            <w:pPr>
              <w:pStyle w:val="TAC"/>
              <w:rPr>
                <w:lang w:val="sv-SE"/>
              </w:rPr>
            </w:pPr>
            <w:r w:rsidRPr="00F62C23">
              <w:rPr>
                <w:lang w:eastAsia="zh-CN"/>
              </w:rPr>
              <w:t>BI-1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6EB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BI-2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7B6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BI-2 TDD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A20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A00003D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F9F5" w14:textId="77777777" w:rsidR="00587E9B" w:rsidRPr="00F62C23" w:rsidRDefault="00587E9B" w:rsidP="00811A2F">
            <w:pPr>
              <w:pStyle w:val="TAL"/>
            </w:pPr>
            <w:r w:rsidRPr="00F62C23"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1D72" w14:textId="77777777" w:rsidR="00587E9B" w:rsidRPr="00F62C23" w:rsidRDefault="00587E9B" w:rsidP="00811A2F">
            <w:pPr>
              <w:pStyle w:val="TAC"/>
            </w:pPr>
            <w:r w:rsidRPr="00F62C23"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788D" w14:textId="77777777" w:rsidR="00587E9B" w:rsidRPr="00F62C23" w:rsidRDefault="00587E9B" w:rsidP="00811A2F">
            <w:pPr>
              <w:pStyle w:val="TAC"/>
            </w:pPr>
            <w:r w:rsidRPr="00F62C23"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A6C5" w14:textId="77777777" w:rsidR="00587E9B" w:rsidRPr="00F62C23" w:rsidRDefault="00587E9B" w:rsidP="00811A2F">
            <w:pPr>
              <w:pStyle w:val="TAC"/>
            </w:pPr>
            <w:r w:rsidRPr="00F62C23"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9C79" w14:textId="77777777" w:rsidR="00587E9B" w:rsidRPr="00F62C23" w:rsidRDefault="00587E9B" w:rsidP="00811A2F">
            <w:pPr>
              <w:pStyle w:val="TAC"/>
            </w:pPr>
            <w:r w:rsidRPr="00F62C23">
              <w:t>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9DA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4B13D18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10CF" w14:textId="77777777" w:rsidR="00587E9B" w:rsidRPr="00F62C23" w:rsidRDefault="00587E9B" w:rsidP="00811A2F">
            <w:pPr>
              <w:pStyle w:val="TAL"/>
            </w:pPr>
            <w:r w:rsidRPr="00F62C23"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9735" w14:textId="77777777" w:rsidR="00587E9B" w:rsidRPr="00F62C23" w:rsidRDefault="00587E9B" w:rsidP="00811A2F">
            <w:pPr>
              <w:pStyle w:val="TAC"/>
            </w:pPr>
            <w:r w:rsidRPr="00F62C23"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CD6F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47F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650" w14:textId="77777777" w:rsidR="00587E9B" w:rsidRPr="00F62C23" w:rsidRDefault="00587E9B" w:rsidP="00811A2F">
            <w:pPr>
              <w:pStyle w:val="TAC"/>
            </w:pPr>
            <w:r w:rsidRPr="00F62C23"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B48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28EFCD4F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6EFA" w14:textId="77777777" w:rsidR="00587E9B" w:rsidRPr="00F62C23" w:rsidRDefault="00587E9B" w:rsidP="00811A2F">
            <w:pPr>
              <w:pStyle w:val="TAL"/>
            </w:pPr>
            <w:r w:rsidRPr="00F62C23"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3B91" w14:textId="77777777" w:rsidR="00587E9B" w:rsidRPr="00F62C23" w:rsidRDefault="00587E9B" w:rsidP="00811A2F">
            <w:pPr>
              <w:pStyle w:val="TAC"/>
            </w:pPr>
            <w:proofErr w:type="spellStart"/>
            <w:r w:rsidRPr="00F62C23">
              <w:t>PRBs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2636" w14:textId="77777777" w:rsidR="00587E9B" w:rsidRPr="00F62C23" w:rsidRDefault="00587E9B" w:rsidP="00811A2F">
            <w:pPr>
              <w:pStyle w:val="TAC"/>
            </w:pPr>
            <w:r w:rsidRPr="00F62C23"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94BF" w14:textId="77777777" w:rsidR="00587E9B" w:rsidRPr="00F62C23" w:rsidRDefault="00587E9B" w:rsidP="00811A2F">
            <w:pPr>
              <w:pStyle w:val="TAC"/>
            </w:pPr>
            <w:r w:rsidRPr="00F62C23">
              <w:t>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6E4" w14:textId="77777777" w:rsidR="00587E9B" w:rsidRPr="00F62C23" w:rsidRDefault="00587E9B" w:rsidP="00811A2F">
            <w:pPr>
              <w:pStyle w:val="TAC"/>
            </w:pPr>
            <w:r w:rsidRPr="00F62C23">
              <w:t>264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7B1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884B35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27E5" w14:textId="77777777" w:rsidR="00587E9B" w:rsidRPr="00F62C23" w:rsidRDefault="00587E9B" w:rsidP="00811A2F">
            <w:pPr>
              <w:pStyle w:val="TAL"/>
            </w:pPr>
            <w:r w:rsidRPr="00F62C23"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27A6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F2A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F6D5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3C3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01D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A6C655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F6A" w14:textId="77777777" w:rsidR="00587E9B" w:rsidRPr="00F62C23" w:rsidRDefault="00587E9B" w:rsidP="00811A2F">
            <w:pPr>
              <w:pStyle w:val="TAL"/>
              <w:rPr>
                <w:lang w:eastAsia="zh-CN"/>
              </w:rPr>
            </w:pPr>
            <w:r w:rsidRPr="00F62C23">
              <w:rPr>
                <w:lang w:eastAsia="zh-CN"/>
              </w:rPr>
              <w:t xml:space="preserve">For Slots 0 and Slot 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>, if mod(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 xml:space="preserve">, 5) = 4 for </w:t>
            </w:r>
            <w:proofErr w:type="spellStart"/>
            <w:r w:rsidRPr="00F62C23">
              <w:rPr>
                <w:lang w:eastAsia="zh-CN"/>
              </w:rPr>
              <w:t>i</w:t>
            </w:r>
            <w:proofErr w:type="spellEnd"/>
            <w:r w:rsidRPr="00F62C23">
              <w:rPr>
                <w:lang w:eastAsia="zh-CN"/>
              </w:rPr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4A9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FAAC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8C2C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5F34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4B5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EF844D8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0782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BE5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380C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46C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E8B0" w14:textId="77777777" w:rsidR="00587E9B" w:rsidRPr="00F62C23" w:rsidRDefault="00587E9B" w:rsidP="00811A2F">
            <w:pPr>
              <w:pStyle w:val="TAC"/>
            </w:pPr>
            <w:r w:rsidRPr="00F62C23"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7F8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3F1DF2A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F466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D66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63D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26C9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B3FA" w14:textId="77777777" w:rsidR="00587E9B" w:rsidRPr="00F62C23" w:rsidRDefault="00587E9B" w:rsidP="00811A2F">
            <w:pPr>
              <w:pStyle w:val="TAC"/>
            </w:pPr>
            <w:r w:rsidRPr="00F62C23"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82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5E1665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ADF" w14:textId="77777777" w:rsidR="00587E9B" w:rsidRPr="00F62C23" w:rsidRDefault="00587E9B" w:rsidP="00811A2F">
            <w:pPr>
              <w:pStyle w:val="TAL"/>
            </w:pPr>
            <w:r w:rsidRPr="00F62C23">
              <w:t xml:space="preserve">For Slot </w:t>
            </w:r>
            <w:proofErr w:type="spellStart"/>
            <w:r w:rsidRPr="00F62C23">
              <w:t>i</w:t>
            </w:r>
            <w:proofErr w:type="spellEnd"/>
            <w:r w:rsidRPr="00F62C23">
              <w:t>=1,2,3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0B3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2C25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5D02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0033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82B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8C99DD0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2857" w14:textId="77777777" w:rsidR="00587E9B" w:rsidRPr="00F62C23" w:rsidRDefault="00587E9B" w:rsidP="00811A2F">
            <w:pPr>
              <w:pStyle w:val="TAL"/>
            </w:pPr>
            <w:r w:rsidRPr="00F62C23"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F3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6D8" w14:textId="77777777" w:rsidR="00587E9B" w:rsidRPr="00F62C23" w:rsidRDefault="00587E9B" w:rsidP="00811A2F">
            <w:pPr>
              <w:pStyle w:val="TAC"/>
            </w:pPr>
            <w:r w:rsidRPr="00F62C23"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229B" w14:textId="77777777" w:rsidR="00587E9B" w:rsidRPr="00F62C23" w:rsidRDefault="00587E9B" w:rsidP="00811A2F">
            <w:pPr>
              <w:pStyle w:val="TAC"/>
            </w:pPr>
            <w:r w:rsidRPr="00F62C23"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4862" w14:textId="77777777" w:rsidR="00587E9B" w:rsidRPr="00F62C23" w:rsidRDefault="00587E9B" w:rsidP="00811A2F">
            <w:pPr>
              <w:pStyle w:val="TAC"/>
            </w:pPr>
            <w:r w:rsidRPr="00F62C23">
              <w:t>124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BAA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7779E97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2C25" w14:textId="77777777" w:rsidR="00587E9B" w:rsidRPr="00F62C23" w:rsidRDefault="00587E9B" w:rsidP="00811A2F">
            <w:pPr>
              <w:pStyle w:val="TAL"/>
            </w:pPr>
            <w:r w:rsidRPr="00F62C23"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3B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1D56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C1D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F5A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901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389E06A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F7B2" w14:textId="77777777" w:rsidR="00587E9B" w:rsidRPr="00F62C23" w:rsidRDefault="00587E9B" w:rsidP="00811A2F">
            <w:pPr>
              <w:pStyle w:val="TAL"/>
            </w:pPr>
            <w:r w:rsidRPr="00F62C23"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56A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5F24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D32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E31" w14:textId="77777777" w:rsidR="00587E9B" w:rsidRPr="00F62C23" w:rsidRDefault="00587E9B" w:rsidP="00811A2F">
            <w:pPr>
              <w:pStyle w:val="TAC"/>
            </w:pPr>
            <w:r w:rsidRPr="00F62C23"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3E4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30C7648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2C4F" w14:textId="77777777" w:rsidR="00587E9B" w:rsidRPr="00F62C23" w:rsidRDefault="00587E9B" w:rsidP="00811A2F">
            <w:pPr>
              <w:pStyle w:val="TAL"/>
            </w:pPr>
            <w:r w:rsidRPr="00F62C23"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9875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9E78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0C88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3F4" w14:textId="77777777" w:rsidR="00587E9B" w:rsidRPr="00F62C23" w:rsidRDefault="00587E9B" w:rsidP="00811A2F">
            <w:pPr>
              <w:pStyle w:val="TAC"/>
            </w:pPr>
            <w:r w:rsidRPr="00F62C23"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517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81DD631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9481" w14:textId="77777777" w:rsidR="00587E9B" w:rsidRPr="00F62C23" w:rsidRDefault="00587E9B" w:rsidP="00811A2F">
            <w:pPr>
              <w:pStyle w:val="TAL"/>
            </w:pPr>
            <w:r w:rsidRPr="00F62C23"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585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BD4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372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756D" w14:textId="77777777" w:rsidR="00587E9B" w:rsidRPr="00F62C23" w:rsidRDefault="00587E9B" w:rsidP="00811A2F">
            <w:pPr>
              <w:pStyle w:val="TAC"/>
            </w:pPr>
            <w:r w:rsidRPr="00F62C23"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CEB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2C2B5AE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C082" w14:textId="77777777" w:rsidR="00587E9B" w:rsidRPr="00F62C23" w:rsidRDefault="00587E9B" w:rsidP="00811A2F">
            <w:pPr>
              <w:pStyle w:val="TAL"/>
            </w:pPr>
            <w:r w:rsidRPr="00F62C23"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2998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9B7D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A36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0E40" w14:textId="77777777" w:rsidR="00587E9B" w:rsidRPr="00F62C23" w:rsidRDefault="00587E9B" w:rsidP="00811A2F">
            <w:pPr>
              <w:pStyle w:val="TAC"/>
            </w:pPr>
            <w:r w:rsidRPr="00F62C23"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95C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E0E124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AB80" w14:textId="77777777" w:rsidR="00587E9B" w:rsidRPr="00F62C23" w:rsidRDefault="00587E9B" w:rsidP="00811A2F">
            <w:pPr>
              <w:pStyle w:val="TAL"/>
            </w:pPr>
            <w:r w:rsidRPr="00F62C23">
              <w:t xml:space="preserve">Number of DMRS </w:t>
            </w:r>
            <w:proofErr w:type="spellStart"/>
            <w:r w:rsidRPr="00F62C23">
              <w:t>RE</w:t>
            </w:r>
            <w:r w:rsidRPr="00F62C23">
              <w:rPr>
                <w:lang w:eastAsia="zh-CN"/>
              </w:rPr>
              <w:t>s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EC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DC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22F6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07C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C039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56F8FA8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016" w14:textId="77777777" w:rsidR="00587E9B" w:rsidRPr="00F62C23" w:rsidRDefault="00587E9B" w:rsidP="00811A2F">
            <w:pPr>
              <w:pStyle w:val="TAL"/>
            </w:pPr>
            <w:r w:rsidRPr="00F62C23">
              <w:t xml:space="preserve">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AD7A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E0DC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32F6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D572" w14:textId="77777777" w:rsidR="00587E9B" w:rsidRPr="00F62C23" w:rsidRDefault="00587E9B" w:rsidP="00811A2F">
            <w:pPr>
              <w:pStyle w:val="TAC"/>
            </w:pPr>
            <w:r w:rsidRPr="00F62C23">
              <w:rPr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343C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7241B98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D9CC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6908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56E9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FDFC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A87B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3AF2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D1235D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9393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43E6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8BB2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0DE5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90D" w14:textId="77777777" w:rsidR="00587E9B" w:rsidRPr="00F62C23" w:rsidRDefault="00587E9B" w:rsidP="00811A2F">
            <w:pPr>
              <w:pStyle w:val="TAC"/>
            </w:pPr>
            <w:r w:rsidRPr="00F62C23"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6FE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E1A2CB6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ED58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25F4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EB70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13D0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CA28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5831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3BE35E9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24F3" w14:textId="77777777" w:rsidR="00587E9B" w:rsidRPr="00F62C23" w:rsidRDefault="00587E9B" w:rsidP="00811A2F">
            <w:pPr>
              <w:pStyle w:val="TAL"/>
            </w:pPr>
            <w:r w:rsidRPr="00F62C23"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82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041E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C7CA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88DE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897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527313F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F9A4" w14:textId="77777777" w:rsidR="00587E9B" w:rsidRPr="00F62C23" w:rsidRDefault="00587E9B" w:rsidP="00811A2F">
            <w:pPr>
              <w:pStyle w:val="TAL"/>
            </w:pPr>
            <w:r w:rsidRPr="00F62C23"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0C27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0C8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B6F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C0A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49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762193B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2729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319A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B563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C01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D191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5AE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B7E4E8F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ABD3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8AC2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E46E" w14:textId="77777777" w:rsidR="00587E9B" w:rsidRPr="00F62C23" w:rsidRDefault="00587E9B" w:rsidP="00811A2F">
            <w:pPr>
              <w:pStyle w:val="TAC"/>
            </w:pPr>
            <w:r w:rsidRPr="00F62C23">
              <w:t>13832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3364" w14:textId="77777777" w:rsidR="00587E9B" w:rsidRPr="00F62C23" w:rsidRDefault="00587E9B" w:rsidP="00811A2F">
            <w:pPr>
              <w:pStyle w:val="TAC"/>
            </w:pPr>
            <w:r w:rsidRPr="00F62C23">
              <w:t>28680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5E97" w14:textId="77777777" w:rsidR="00587E9B" w:rsidRPr="00F62C23" w:rsidRDefault="00587E9B" w:rsidP="00811A2F">
            <w:pPr>
              <w:pStyle w:val="TAC"/>
            </w:pPr>
            <w:r w:rsidRPr="00F62C23">
              <w:t>114776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A9D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30387DB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94B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A7D0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10A" w14:textId="77777777" w:rsidR="00587E9B" w:rsidRPr="00F62C23" w:rsidRDefault="00587E9B" w:rsidP="00811A2F">
            <w:pPr>
              <w:pStyle w:val="TAC"/>
            </w:pPr>
            <w:r w:rsidRPr="00F62C23">
              <w:t>21504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461" w14:textId="77777777" w:rsidR="00587E9B" w:rsidRPr="00F62C23" w:rsidRDefault="00587E9B" w:rsidP="00811A2F">
            <w:pPr>
              <w:pStyle w:val="TAC"/>
            </w:pPr>
            <w:r w:rsidRPr="00F62C23">
              <w:t>45096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EC78" w14:textId="77777777" w:rsidR="00587E9B" w:rsidRPr="00F62C23" w:rsidRDefault="00587E9B" w:rsidP="00811A2F">
            <w:pPr>
              <w:pStyle w:val="TAC"/>
            </w:pPr>
            <w:r w:rsidRPr="00F62C23">
              <w:t>180376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B2A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24EBCE3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D54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6860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0443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72EF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E037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69F5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8443EE5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24FD" w14:textId="77777777" w:rsidR="00587E9B" w:rsidRPr="00F62C23" w:rsidRDefault="00587E9B" w:rsidP="00811A2F">
            <w:pPr>
              <w:pStyle w:val="TAL"/>
              <w:rPr>
                <w:lang w:val="sv-FI"/>
              </w:rPr>
            </w:pPr>
            <w:r w:rsidRPr="00F62C23">
              <w:rPr>
                <w:lang w:val="sv-FI"/>
              </w:rPr>
              <w:t xml:space="preserve">Transport block CRC per </w:t>
            </w:r>
            <w:proofErr w:type="spellStart"/>
            <w:r w:rsidRPr="00F62C23">
              <w:rPr>
                <w:lang w:val="sv-FI"/>
              </w:rPr>
              <w:t>Slot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AD30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FBE2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C0BA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7F2E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D8DB" w14:textId="77777777" w:rsidR="00587E9B" w:rsidRPr="00F62C23" w:rsidRDefault="00587E9B" w:rsidP="00811A2F">
            <w:pPr>
              <w:pStyle w:val="TAC"/>
              <w:rPr>
                <w:lang w:val="sv-FI"/>
              </w:rPr>
            </w:pPr>
          </w:p>
        </w:tc>
      </w:tr>
      <w:tr w:rsidR="00587E9B" w:rsidRPr="00F62C23" w14:paraId="347F2FA5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C243" w14:textId="77777777" w:rsidR="00587E9B" w:rsidRPr="00F62C23" w:rsidRDefault="00587E9B" w:rsidP="00811A2F">
            <w:pPr>
              <w:pStyle w:val="TAL"/>
            </w:pPr>
            <w:r w:rsidRPr="00F62C23">
              <w:rPr>
                <w:lang w:val="sv-SE"/>
              </w:rPr>
              <w:t xml:space="preserve">  </w:t>
            </w:r>
            <w:r w:rsidRPr="00F62C23">
              <w:t xml:space="preserve">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73D5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9701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FF78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6D0B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1FA8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73EA29C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AEF3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6A3B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DFD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E39C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A333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B8F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1057DBE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346E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403F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405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A6E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60B" w14:textId="77777777" w:rsidR="00587E9B" w:rsidRPr="00F62C23" w:rsidRDefault="00587E9B" w:rsidP="00811A2F">
            <w:pPr>
              <w:pStyle w:val="TAC"/>
            </w:pPr>
            <w:r w:rsidRPr="00F62C23"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53CB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5365F4E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A8D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459B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48F6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F6BC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5D52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D02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A6AB8D4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5D6" w14:textId="77777777" w:rsidR="00587E9B" w:rsidRPr="00F62C23" w:rsidRDefault="00587E9B" w:rsidP="00811A2F">
            <w:pPr>
              <w:pStyle w:val="TAL"/>
            </w:pPr>
            <w:r w:rsidRPr="00F62C23"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95B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94EB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F19D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D05B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EF0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F6787E5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7129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0B10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1E22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678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8473" w14:textId="77777777" w:rsidR="00587E9B" w:rsidRPr="00F62C23" w:rsidRDefault="00587E9B" w:rsidP="00811A2F">
            <w:pPr>
              <w:pStyle w:val="TAC"/>
            </w:pPr>
            <w:r w:rsidRPr="00F62C23"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F4DC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62AE1B32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2C37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{4,…,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1384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B17B" w14:textId="77777777" w:rsidR="00587E9B" w:rsidRPr="00F62C23" w:rsidRDefault="00587E9B" w:rsidP="00811A2F">
            <w:pPr>
              <w:pStyle w:val="TAC"/>
              <w:rPr>
                <w:lang w:eastAsia="zh-CN"/>
              </w:rPr>
            </w:pPr>
            <w:r w:rsidRPr="00F62C23"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F58" w14:textId="77777777" w:rsidR="00587E9B" w:rsidRPr="00F62C23" w:rsidRDefault="00587E9B" w:rsidP="00811A2F">
            <w:pPr>
              <w:pStyle w:val="TAC"/>
            </w:pPr>
            <w:r w:rsidRPr="00F62C23"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DA1" w14:textId="77777777" w:rsidR="00587E9B" w:rsidRPr="00F62C23" w:rsidRDefault="00587E9B" w:rsidP="00811A2F">
            <w:pPr>
              <w:pStyle w:val="TAC"/>
            </w:pPr>
            <w:r w:rsidRPr="00F62C23"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7173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4D7E6FB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45E0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{5,…,159}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6DC1" w14:textId="77777777" w:rsidR="00587E9B" w:rsidRPr="00F62C23" w:rsidRDefault="00587E9B" w:rsidP="00811A2F">
            <w:pPr>
              <w:pStyle w:val="TAC"/>
            </w:pPr>
            <w:r w:rsidRPr="00F62C23"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549C" w14:textId="77777777" w:rsidR="00587E9B" w:rsidRPr="00F62C23" w:rsidRDefault="00587E9B" w:rsidP="00811A2F">
            <w:pPr>
              <w:pStyle w:val="TAC"/>
            </w:pPr>
            <w:r w:rsidRPr="00F62C23"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DA29" w14:textId="77777777" w:rsidR="00587E9B" w:rsidRPr="00F62C23" w:rsidRDefault="00587E9B" w:rsidP="00811A2F">
            <w:pPr>
              <w:pStyle w:val="TAC"/>
            </w:pPr>
            <w:r w:rsidRPr="00F62C23"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298A" w14:textId="77777777" w:rsidR="00587E9B" w:rsidRPr="00F62C23" w:rsidRDefault="00587E9B" w:rsidP="00811A2F">
            <w:pPr>
              <w:pStyle w:val="TAC"/>
            </w:pPr>
            <w:r w:rsidRPr="00F62C23"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A63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03917CBA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BCF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8C3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0C08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7BC6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84A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BDF0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0DF6174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AB8E" w14:textId="77777777" w:rsidR="00587E9B" w:rsidRPr="00F62C23" w:rsidRDefault="00587E9B" w:rsidP="00811A2F">
            <w:pPr>
              <w:pStyle w:val="TAL"/>
            </w:pPr>
            <w:r w:rsidRPr="00F62C23"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B6F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5D1C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E891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E402" w14:textId="77777777" w:rsidR="00587E9B" w:rsidRPr="00F62C23" w:rsidRDefault="00587E9B" w:rsidP="00811A2F">
            <w:pPr>
              <w:pStyle w:val="TAC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8C5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152D2679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6858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0 and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4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E391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0539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237D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4CB3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4426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2FB9EB9A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9A12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5 and 85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5B29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DB1" w14:textId="77777777" w:rsidR="00587E9B" w:rsidRPr="00F62C23" w:rsidRDefault="00587E9B" w:rsidP="00811A2F">
            <w:pPr>
              <w:pStyle w:val="TAC"/>
            </w:pPr>
            <w:r w:rsidRPr="00F62C23"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09CF" w14:textId="77777777" w:rsidR="00587E9B" w:rsidRPr="00F62C23" w:rsidRDefault="00587E9B" w:rsidP="00811A2F">
            <w:pPr>
              <w:pStyle w:val="TAC"/>
            </w:pPr>
            <w:r w:rsidRPr="00F62C23"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2370" w14:textId="77777777" w:rsidR="00587E9B" w:rsidRPr="00F62C23" w:rsidRDefault="00587E9B" w:rsidP="00811A2F">
            <w:pPr>
              <w:pStyle w:val="TAC"/>
            </w:pPr>
            <w:r w:rsidRPr="00F62C23"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65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41EC79C1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E2D" w14:textId="77777777" w:rsidR="00587E9B" w:rsidRPr="00F62C23" w:rsidRDefault="00587E9B" w:rsidP="00811A2F">
            <w:pPr>
              <w:pStyle w:val="TAL"/>
            </w:pPr>
            <w:r w:rsidRPr="00F62C23">
              <w:t xml:space="preserve">  For Slots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6 and 86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05E9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9302" w14:textId="77777777" w:rsidR="00587E9B" w:rsidRPr="00F62C23" w:rsidRDefault="00587E9B" w:rsidP="00811A2F">
            <w:pPr>
              <w:pStyle w:val="TAC"/>
            </w:pPr>
            <w:r w:rsidRPr="00F62C23"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ABFC" w14:textId="77777777" w:rsidR="00587E9B" w:rsidRPr="00F62C23" w:rsidRDefault="00587E9B" w:rsidP="00811A2F">
            <w:pPr>
              <w:pStyle w:val="TAC"/>
            </w:pPr>
            <w:r w:rsidRPr="00F62C23"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0D8" w14:textId="77777777" w:rsidR="00587E9B" w:rsidRPr="00F62C23" w:rsidRDefault="00587E9B" w:rsidP="00811A2F">
            <w:pPr>
              <w:pStyle w:val="TAC"/>
            </w:pPr>
            <w:r w:rsidRPr="00F62C23"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B055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A5226CD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C8E4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, 5) = 3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{7,…, 94,87, 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9C42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6A1D" w14:textId="77777777" w:rsidR="00587E9B" w:rsidRPr="00F62C23" w:rsidRDefault="00587E9B" w:rsidP="00811A2F">
            <w:pPr>
              <w:pStyle w:val="TAC"/>
            </w:pPr>
            <w:r w:rsidRPr="00F62C23"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C815" w14:textId="77777777" w:rsidR="00587E9B" w:rsidRPr="00F62C23" w:rsidRDefault="00587E9B" w:rsidP="00811A2F">
            <w:pPr>
              <w:pStyle w:val="TAC"/>
            </w:pPr>
            <w:r w:rsidRPr="00F62C23">
              <w:t>68904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9688" w14:textId="77777777" w:rsidR="00587E9B" w:rsidRPr="00F62C23" w:rsidRDefault="00587E9B" w:rsidP="00811A2F">
            <w:pPr>
              <w:pStyle w:val="TAC"/>
            </w:pPr>
            <w:r w:rsidRPr="00F62C23">
              <w:t>275616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57E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B9B40B7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731F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>, if mod(</w:t>
            </w:r>
            <w:proofErr w:type="spellStart"/>
            <w:r w:rsidRPr="00F62C23">
              <w:t>i</w:t>
            </w:r>
            <w:proofErr w:type="spellEnd"/>
            <w:r w:rsidRPr="00F62C23">
              <w:t>, 5) = {0,1,</w:t>
            </w:r>
            <w:r w:rsidRPr="00F62C23">
              <w:rPr>
                <w:lang w:eastAsia="zh-CN"/>
              </w:rPr>
              <w:t>2</w:t>
            </w:r>
            <w:r w:rsidRPr="00F62C23">
              <w:t xml:space="preserve">} for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from {7,…,84,87,…,159}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2E46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0E3D" w14:textId="77777777" w:rsidR="00587E9B" w:rsidRPr="00F62C23" w:rsidRDefault="00587E9B" w:rsidP="00811A2F">
            <w:pPr>
              <w:pStyle w:val="TAC"/>
            </w:pPr>
            <w:r w:rsidRPr="00F62C23">
              <w:t>51072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4010" w14:textId="77777777" w:rsidR="00587E9B" w:rsidRPr="00F62C23" w:rsidRDefault="00587E9B" w:rsidP="00811A2F">
            <w:pPr>
              <w:pStyle w:val="TAC"/>
            </w:pPr>
            <w:r w:rsidRPr="00F62C23">
              <w:t>105336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49B5" w14:textId="77777777" w:rsidR="00587E9B" w:rsidRPr="00F62C23" w:rsidRDefault="00587E9B" w:rsidP="00811A2F">
            <w:pPr>
              <w:pStyle w:val="TAC"/>
            </w:pPr>
            <w:r w:rsidRPr="00F62C23">
              <w:t>421344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875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523F924B" w14:textId="77777777" w:rsidTr="00811A2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FDE" w14:textId="77777777" w:rsidR="00587E9B" w:rsidRPr="00F62C23" w:rsidRDefault="00587E9B" w:rsidP="00811A2F">
            <w:pPr>
              <w:pStyle w:val="TAL"/>
            </w:pPr>
            <w:r w:rsidRPr="00F62C23">
              <w:t xml:space="preserve">  For 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= 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D5C" w14:textId="77777777" w:rsidR="00587E9B" w:rsidRPr="00F62C23" w:rsidRDefault="00587E9B" w:rsidP="00811A2F">
            <w:pPr>
              <w:pStyle w:val="TAC"/>
            </w:pPr>
            <w:r w:rsidRPr="00F62C23"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9A0D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A037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405D" w14:textId="77777777" w:rsidR="00587E9B" w:rsidRPr="00F62C23" w:rsidRDefault="00587E9B" w:rsidP="00811A2F">
            <w:pPr>
              <w:pStyle w:val="TAC"/>
            </w:pPr>
            <w:r w:rsidRPr="00F62C23"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F637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306DD340" w14:textId="77777777" w:rsidTr="00811A2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19E4" w14:textId="77777777" w:rsidR="00587E9B" w:rsidRPr="00F62C23" w:rsidRDefault="00587E9B" w:rsidP="00811A2F">
            <w:pPr>
              <w:pStyle w:val="TAL"/>
            </w:pPr>
            <w:r w:rsidRPr="00F62C23"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2714" w14:textId="77777777" w:rsidR="00587E9B" w:rsidRPr="00F62C23" w:rsidRDefault="00587E9B" w:rsidP="00811A2F">
            <w:pPr>
              <w:pStyle w:val="TAC"/>
            </w:pPr>
            <w:r w:rsidRPr="00F62C23"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0FCB" w14:textId="77777777" w:rsidR="00587E9B" w:rsidRPr="00F62C23" w:rsidRDefault="00587E9B" w:rsidP="00811A2F">
            <w:pPr>
              <w:pStyle w:val="TAC"/>
            </w:pPr>
            <w:r w:rsidRPr="00F62C23">
              <w:t>121.433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D61" w14:textId="77777777" w:rsidR="00587E9B" w:rsidRPr="00F62C23" w:rsidRDefault="00587E9B" w:rsidP="00811A2F">
            <w:pPr>
              <w:pStyle w:val="TAC"/>
            </w:pPr>
            <w:r w:rsidRPr="00F62C23">
              <w:t>254.15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1BE3" w14:textId="77777777" w:rsidR="00587E9B" w:rsidRPr="00F62C23" w:rsidRDefault="00587E9B" w:rsidP="00811A2F">
            <w:pPr>
              <w:pStyle w:val="TAC"/>
            </w:pPr>
            <w:r w:rsidRPr="00F62C23">
              <w:t>1016.651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B1CD" w14:textId="77777777" w:rsidR="00587E9B" w:rsidRPr="00F62C23" w:rsidRDefault="00587E9B" w:rsidP="00811A2F">
            <w:pPr>
              <w:pStyle w:val="TAC"/>
            </w:pPr>
          </w:p>
        </w:tc>
      </w:tr>
      <w:tr w:rsidR="00587E9B" w:rsidRPr="00F62C23" w14:paraId="754A454C" w14:textId="77777777" w:rsidTr="00811A2F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68F" w14:textId="77777777" w:rsidR="00587E9B" w:rsidRPr="00F62C23" w:rsidRDefault="00587E9B" w:rsidP="00811A2F">
            <w:pPr>
              <w:pStyle w:val="TAN"/>
            </w:pPr>
            <w:r w:rsidRPr="00F62C23">
              <w:lastRenderedPageBreak/>
              <w:t>Note 1:</w:t>
            </w:r>
            <w:r w:rsidRPr="00F62C23">
              <w:tab/>
              <w:t xml:space="preserve">SS/PBCH block is transmitted in slot #0 with periodicity 20 </w:t>
            </w:r>
            <w:proofErr w:type="spellStart"/>
            <w:r w:rsidRPr="00F62C23">
              <w:t>ms</w:t>
            </w:r>
            <w:proofErr w:type="spellEnd"/>
          </w:p>
          <w:p w14:paraId="4C5E5A4A" w14:textId="77777777" w:rsidR="00587E9B" w:rsidRPr="00F62C23" w:rsidRDefault="00587E9B" w:rsidP="00811A2F">
            <w:pPr>
              <w:pStyle w:val="TAN"/>
            </w:pPr>
            <w:r w:rsidRPr="00F62C23">
              <w:t>Note 2:</w:t>
            </w:r>
            <w:r w:rsidRPr="00F62C23">
              <w:tab/>
              <w:t xml:space="preserve">Slot </w:t>
            </w:r>
            <w:proofErr w:type="spellStart"/>
            <w:r w:rsidRPr="00F62C23">
              <w:t>i</w:t>
            </w:r>
            <w:proofErr w:type="spellEnd"/>
            <w:r w:rsidRPr="00F62C23">
              <w:t xml:space="preserve"> is slot index per 2 frames</w:t>
            </w:r>
          </w:p>
          <w:p w14:paraId="5ABAA784" w14:textId="77777777" w:rsidR="00587E9B" w:rsidRPr="00F62C23" w:rsidRDefault="00587E9B" w:rsidP="00811A2F">
            <w:pPr>
              <w:pStyle w:val="TAN"/>
            </w:pPr>
            <w:r w:rsidRPr="00F62C23">
              <w:t>Note 3:</w:t>
            </w:r>
            <w:r w:rsidRPr="00F62C23">
              <w:tab/>
              <w:t xml:space="preserve">Binary Channel Bits are calculated under assumption of 52 </w:t>
            </w:r>
            <w:proofErr w:type="spellStart"/>
            <w:r w:rsidRPr="00F62C23">
              <w:t>PRBs</w:t>
            </w:r>
            <w:proofErr w:type="spellEnd"/>
            <w:r w:rsidRPr="00F62C23">
              <w:t xml:space="preserve"> TRS allocation when the number of allocated resource blocks are more than 52.</w:t>
            </w:r>
          </w:p>
          <w:p w14:paraId="45B96AFD" w14:textId="77777777" w:rsidR="00587E9B" w:rsidRPr="00F62C23" w:rsidRDefault="00587E9B" w:rsidP="00811A2F">
            <w:pPr>
              <w:pStyle w:val="TAN"/>
            </w:pPr>
            <w:r w:rsidRPr="00F62C23">
              <w:t>Note 4:</w:t>
            </w:r>
            <w:r w:rsidRPr="00F62C23">
              <w:tab/>
              <w:t>SS/PBCH block is transmitted in slot #1, slot #2 and slot #3 with periodicity 20ms</w:t>
            </w:r>
          </w:p>
        </w:tc>
      </w:tr>
    </w:tbl>
    <w:p w14:paraId="09C26897" w14:textId="77777777" w:rsidR="00587E9B" w:rsidRPr="00587E9B" w:rsidRDefault="00587E9B" w:rsidP="00587E9B"/>
    <w:sectPr w:rsidR="00587E9B" w:rsidRPr="00587E9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DE7B" w14:textId="77777777" w:rsidR="00BF102A" w:rsidRDefault="00BF102A" w:rsidP="00001C9B">
      <w:pPr>
        <w:spacing w:after="0" w:line="240" w:lineRule="auto"/>
      </w:pPr>
      <w:r>
        <w:separator/>
      </w:r>
    </w:p>
  </w:endnote>
  <w:endnote w:type="continuationSeparator" w:id="0">
    <w:p w14:paraId="220C5975" w14:textId="77777777" w:rsidR="00BF102A" w:rsidRDefault="00BF102A" w:rsidP="00001C9B">
      <w:pPr>
        <w:spacing w:after="0" w:line="240" w:lineRule="auto"/>
      </w:pPr>
      <w:r>
        <w:continuationSeparator/>
      </w:r>
    </w:p>
  </w:endnote>
  <w:endnote w:type="continuationNotice" w:id="1">
    <w:p w14:paraId="33B84EF3" w14:textId="77777777" w:rsidR="00BF102A" w:rsidRDefault="00BF10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493B" w14:textId="77777777" w:rsidR="00BF102A" w:rsidRDefault="00BF102A" w:rsidP="00001C9B">
      <w:pPr>
        <w:spacing w:after="0" w:line="240" w:lineRule="auto"/>
      </w:pPr>
      <w:r>
        <w:separator/>
      </w:r>
    </w:p>
  </w:footnote>
  <w:footnote w:type="continuationSeparator" w:id="0">
    <w:p w14:paraId="11DBC198" w14:textId="77777777" w:rsidR="00BF102A" w:rsidRDefault="00BF102A" w:rsidP="00001C9B">
      <w:pPr>
        <w:spacing w:after="0" w:line="240" w:lineRule="auto"/>
      </w:pPr>
      <w:r>
        <w:continuationSeparator/>
      </w:r>
    </w:p>
  </w:footnote>
  <w:footnote w:type="continuationNotice" w:id="1">
    <w:p w14:paraId="7FA3DD03" w14:textId="77777777" w:rsidR="00BF102A" w:rsidRDefault="00BF10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88703598">
    <w:abstractNumId w:val="7"/>
  </w:num>
  <w:num w:numId="28" w16cid:durableId="517232974">
    <w:abstractNumId w:val="15"/>
  </w:num>
  <w:num w:numId="29" w16cid:durableId="1218083132">
    <w:abstractNumId w:val="13"/>
  </w:num>
  <w:num w:numId="30" w16cid:durableId="835460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3337"/>
    <w:rsid w:val="000033A4"/>
    <w:rsid w:val="000040DC"/>
    <w:rsid w:val="000049FD"/>
    <w:rsid w:val="00011784"/>
    <w:rsid w:val="00012877"/>
    <w:rsid w:val="000151EF"/>
    <w:rsid w:val="000155C2"/>
    <w:rsid w:val="000239F5"/>
    <w:rsid w:val="0004226E"/>
    <w:rsid w:val="00044177"/>
    <w:rsid w:val="00047BA7"/>
    <w:rsid w:val="00050C84"/>
    <w:rsid w:val="00052965"/>
    <w:rsid w:val="00052B07"/>
    <w:rsid w:val="0005464F"/>
    <w:rsid w:val="0005742E"/>
    <w:rsid w:val="00070188"/>
    <w:rsid w:val="000717C8"/>
    <w:rsid w:val="00073197"/>
    <w:rsid w:val="0008612A"/>
    <w:rsid w:val="00086E40"/>
    <w:rsid w:val="00090E18"/>
    <w:rsid w:val="000962DE"/>
    <w:rsid w:val="000A10BC"/>
    <w:rsid w:val="000B0056"/>
    <w:rsid w:val="000B0F42"/>
    <w:rsid w:val="000C2FC7"/>
    <w:rsid w:val="000C3C7B"/>
    <w:rsid w:val="000D0F93"/>
    <w:rsid w:val="000D1403"/>
    <w:rsid w:val="000D4E14"/>
    <w:rsid w:val="000D6C43"/>
    <w:rsid w:val="000E13A6"/>
    <w:rsid w:val="000E404C"/>
    <w:rsid w:val="000F1967"/>
    <w:rsid w:val="001012EC"/>
    <w:rsid w:val="001025C4"/>
    <w:rsid w:val="00106416"/>
    <w:rsid w:val="00110481"/>
    <w:rsid w:val="0011098E"/>
    <w:rsid w:val="001127C9"/>
    <w:rsid w:val="00114498"/>
    <w:rsid w:val="00115B88"/>
    <w:rsid w:val="00116916"/>
    <w:rsid w:val="001233B3"/>
    <w:rsid w:val="00126165"/>
    <w:rsid w:val="0013281F"/>
    <w:rsid w:val="00132F6A"/>
    <w:rsid w:val="00133913"/>
    <w:rsid w:val="00140221"/>
    <w:rsid w:val="00145981"/>
    <w:rsid w:val="00146712"/>
    <w:rsid w:val="00147838"/>
    <w:rsid w:val="00150C17"/>
    <w:rsid w:val="001642FC"/>
    <w:rsid w:val="0016496B"/>
    <w:rsid w:val="00171595"/>
    <w:rsid w:val="00172FA2"/>
    <w:rsid w:val="001743E2"/>
    <w:rsid w:val="001745F8"/>
    <w:rsid w:val="00177A3E"/>
    <w:rsid w:val="0018344C"/>
    <w:rsid w:val="001838CF"/>
    <w:rsid w:val="00183CF6"/>
    <w:rsid w:val="001868EE"/>
    <w:rsid w:val="001909A0"/>
    <w:rsid w:val="00197D5E"/>
    <w:rsid w:val="001A03F5"/>
    <w:rsid w:val="001A2EE7"/>
    <w:rsid w:val="001A346C"/>
    <w:rsid w:val="001A3BA4"/>
    <w:rsid w:val="001A66CF"/>
    <w:rsid w:val="001A6D1F"/>
    <w:rsid w:val="001C1DAD"/>
    <w:rsid w:val="001C3E42"/>
    <w:rsid w:val="001C5AF6"/>
    <w:rsid w:val="001E30F6"/>
    <w:rsid w:val="001F3724"/>
    <w:rsid w:val="001F539C"/>
    <w:rsid w:val="00205CEB"/>
    <w:rsid w:val="00215F35"/>
    <w:rsid w:val="00217EE5"/>
    <w:rsid w:val="00220B45"/>
    <w:rsid w:val="0022513C"/>
    <w:rsid w:val="00232E85"/>
    <w:rsid w:val="00234535"/>
    <w:rsid w:val="00235F5C"/>
    <w:rsid w:val="00240EF7"/>
    <w:rsid w:val="002536A1"/>
    <w:rsid w:val="00253D9A"/>
    <w:rsid w:val="00256A8D"/>
    <w:rsid w:val="00256FD4"/>
    <w:rsid w:val="00257FA3"/>
    <w:rsid w:val="0026092E"/>
    <w:rsid w:val="00277B56"/>
    <w:rsid w:val="0028101E"/>
    <w:rsid w:val="002848BE"/>
    <w:rsid w:val="00291AB0"/>
    <w:rsid w:val="00296D52"/>
    <w:rsid w:val="00297316"/>
    <w:rsid w:val="002A19F5"/>
    <w:rsid w:val="002A3F7C"/>
    <w:rsid w:val="002A5ACA"/>
    <w:rsid w:val="002B18E6"/>
    <w:rsid w:val="002B310B"/>
    <w:rsid w:val="002B4922"/>
    <w:rsid w:val="002B6B90"/>
    <w:rsid w:val="002C2093"/>
    <w:rsid w:val="002C22C3"/>
    <w:rsid w:val="002C2D19"/>
    <w:rsid w:val="002C34BA"/>
    <w:rsid w:val="002C47F0"/>
    <w:rsid w:val="002C5273"/>
    <w:rsid w:val="002D10FA"/>
    <w:rsid w:val="002D4C55"/>
    <w:rsid w:val="002E1C9B"/>
    <w:rsid w:val="002E446A"/>
    <w:rsid w:val="002E53D0"/>
    <w:rsid w:val="002E6DED"/>
    <w:rsid w:val="00300956"/>
    <w:rsid w:val="003012BD"/>
    <w:rsid w:val="003026AF"/>
    <w:rsid w:val="003040BD"/>
    <w:rsid w:val="003113C4"/>
    <w:rsid w:val="00314047"/>
    <w:rsid w:val="00317187"/>
    <w:rsid w:val="00322A1D"/>
    <w:rsid w:val="00323AA8"/>
    <w:rsid w:val="0032499A"/>
    <w:rsid w:val="00332DF1"/>
    <w:rsid w:val="003341F7"/>
    <w:rsid w:val="00336315"/>
    <w:rsid w:val="0034354C"/>
    <w:rsid w:val="00344891"/>
    <w:rsid w:val="00347722"/>
    <w:rsid w:val="00347FEC"/>
    <w:rsid w:val="00352869"/>
    <w:rsid w:val="003550CE"/>
    <w:rsid w:val="00356F45"/>
    <w:rsid w:val="003607F2"/>
    <w:rsid w:val="00366593"/>
    <w:rsid w:val="00366B74"/>
    <w:rsid w:val="0038313A"/>
    <w:rsid w:val="0039228A"/>
    <w:rsid w:val="003A0BCB"/>
    <w:rsid w:val="003A58DC"/>
    <w:rsid w:val="003A710A"/>
    <w:rsid w:val="003B0246"/>
    <w:rsid w:val="003B0551"/>
    <w:rsid w:val="003B083F"/>
    <w:rsid w:val="003B659E"/>
    <w:rsid w:val="003C1B55"/>
    <w:rsid w:val="003C275E"/>
    <w:rsid w:val="003C4FDE"/>
    <w:rsid w:val="003D7013"/>
    <w:rsid w:val="003E58DF"/>
    <w:rsid w:val="003E7D20"/>
    <w:rsid w:val="003F2B43"/>
    <w:rsid w:val="00404C4C"/>
    <w:rsid w:val="0040538F"/>
    <w:rsid w:val="004141C1"/>
    <w:rsid w:val="0041423F"/>
    <w:rsid w:val="00414F81"/>
    <w:rsid w:val="00417879"/>
    <w:rsid w:val="0042106A"/>
    <w:rsid w:val="00436A0F"/>
    <w:rsid w:val="00437150"/>
    <w:rsid w:val="0043750A"/>
    <w:rsid w:val="00451193"/>
    <w:rsid w:val="00453F7C"/>
    <w:rsid w:val="0046251F"/>
    <w:rsid w:val="00462B91"/>
    <w:rsid w:val="004719E8"/>
    <w:rsid w:val="004730E9"/>
    <w:rsid w:val="004732E9"/>
    <w:rsid w:val="004743E1"/>
    <w:rsid w:val="00484F72"/>
    <w:rsid w:val="004854BB"/>
    <w:rsid w:val="00487681"/>
    <w:rsid w:val="00491857"/>
    <w:rsid w:val="00494493"/>
    <w:rsid w:val="00496606"/>
    <w:rsid w:val="00496838"/>
    <w:rsid w:val="004A488B"/>
    <w:rsid w:val="004A58A7"/>
    <w:rsid w:val="004A7E9D"/>
    <w:rsid w:val="004B4519"/>
    <w:rsid w:val="004B6C0D"/>
    <w:rsid w:val="004C13B9"/>
    <w:rsid w:val="004D7841"/>
    <w:rsid w:val="004E2501"/>
    <w:rsid w:val="004E2C88"/>
    <w:rsid w:val="004E5E66"/>
    <w:rsid w:val="004E6918"/>
    <w:rsid w:val="004E7ADB"/>
    <w:rsid w:val="004F1AEC"/>
    <w:rsid w:val="00503B4D"/>
    <w:rsid w:val="00504EE9"/>
    <w:rsid w:val="00510B46"/>
    <w:rsid w:val="005155E3"/>
    <w:rsid w:val="0052012B"/>
    <w:rsid w:val="00521576"/>
    <w:rsid w:val="005250E6"/>
    <w:rsid w:val="00540ABA"/>
    <w:rsid w:val="00542D23"/>
    <w:rsid w:val="005430DB"/>
    <w:rsid w:val="005443C1"/>
    <w:rsid w:val="0054442C"/>
    <w:rsid w:val="005452F1"/>
    <w:rsid w:val="00550285"/>
    <w:rsid w:val="00554A06"/>
    <w:rsid w:val="0056116B"/>
    <w:rsid w:val="00561304"/>
    <w:rsid w:val="00562492"/>
    <w:rsid w:val="00572A20"/>
    <w:rsid w:val="00574C96"/>
    <w:rsid w:val="00576786"/>
    <w:rsid w:val="005836F8"/>
    <w:rsid w:val="005838AA"/>
    <w:rsid w:val="00587E9B"/>
    <w:rsid w:val="005918FA"/>
    <w:rsid w:val="00592A86"/>
    <w:rsid w:val="005A4C57"/>
    <w:rsid w:val="005B07D5"/>
    <w:rsid w:val="005B1C3F"/>
    <w:rsid w:val="005B4801"/>
    <w:rsid w:val="005C0E90"/>
    <w:rsid w:val="005C23A4"/>
    <w:rsid w:val="005C329E"/>
    <w:rsid w:val="005D150A"/>
    <w:rsid w:val="005D1CDF"/>
    <w:rsid w:val="005D2BB7"/>
    <w:rsid w:val="005D5179"/>
    <w:rsid w:val="005D5999"/>
    <w:rsid w:val="005D6AF2"/>
    <w:rsid w:val="005E61A8"/>
    <w:rsid w:val="005E67B1"/>
    <w:rsid w:val="005F21CD"/>
    <w:rsid w:val="005F2A84"/>
    <w:rsid w:val="005F6419"/>
    <w:rsid w:val="00603837"/>
    <w:rsid w:val="0060543D"/>
    <w:rsid w:val="006104DD"/>
    <w:rsid w:val="006130B5"/>
    <w:rsid w:val="00617400"/>
    <w:rsid w:val="006226D7"/>
    <w:rsid w:val="00624EC2"/>
    <w:rsid w:val="006319E2"/>
    <w:rsid w:val="00632D29"/>
    <w:rsid w:val="00634513"/>
    <w:rsid w:val="00637C36"/>
    <w:rsid w:val="00642EE4"/>
    <w:rsid w:val="00642FB8"/>
    <w:rsid w:val="00643F13"/>
    <w:rsid w:val="00651CA6"/>
    <w:rsid w:val="00664950"/>
    <w:rsid w:val="00664DE0"/>
    <w:rsid w:val="00671569"/>
    <w:rsid w:val="00671FA7"/>
    <w:rsid w:val="00683220"/>
    <w:rsid w:val="0068348D"/>
    <w:rsid w:val="00684989"/>
    <w:rsid w:val="00687E65"/>
    <w:rsid w:val="00687FA0"/>
    <w:rsid w:val="00690225"/>
    <w:rsid w:val="00693F71"/>
    <w:rsid w:val="0069705D"/>
    <w:rsid w:val="006A38C6"/>
    <w:rsid w:val="006A3C11"/>
    <w:rsid w:val="006A5EFD"/>
    <w:rsid w:val="006B62D5"/>
    <w:rsid w:val="006B7010"/>
    <w:rsid w:val="006C3095"/>
    <w:rsid w:val="006D205D"/>
    <w:rsid w:val="006E1151"/>
    <w:rsid w:val="006E6311"/>
    <w:rsid w:val="006E71D8"/>
    <w:rsid w:val="006F135D"/>
    <w:rsid w:val="006F2470"/>
    <w:rsid w:val="006F3CCB"/>
    <w:rsid w:val="006F7832"/>
    <w:rsid w:val="006F79BA"/>
    <w:rsid w:val="00701D6E"/>
    <w:rsid w:val="007145FF"/>
    <w:rsid w:val="00714C71"/>
    <w:rsid w:val="00715B2A"/>
    <w:rsid w:val="00735B7D"/>
    <w:rsid w:val="00737A9E"/>
    <w:rsid w:val="007450F1"/>
    <w:rsid w:val="00747CA8"/>
    <w:rsid w:val="0075061D"/>
    <w:rsid w:val="00751515"/>
    <w:rsid w:val="00755969"/>
    <w:rsid w:val="00760106"/>
    <w:rsid w:val="007620F2"/>
    <w:rsid w:val="007626B7"/>
    <w:rsid w:val="00763FA5"/>
    <w:rsid w:val="00764CA6"/>
    <w:rsid w:val="0078212B"/>
    <w:rsid w:val="007833C0"/>
    <w:rsid w:val="00784DF6"/>
    <w:rsid w:val="00785232"/>
    <w:rsid w:val="00791A3B"/>
    <w:rsid w:val="0079257B"/>
    <w:rsid w:val="007A1E71"/>
    <w:rsid w:val="007A6656"/>
    <w:rsid w:val="007B186C"/>
    <w:rsid w:val="007C0CC6"/>
    <w:rsid w:val="007C1696"/>
    <w:rsid w:val="007C3ED0"/>
    <w:rsid w:val="007C4BA2"/>
    <w:rsid w:val="007C5971"/>
    <w:rsid w:val="007D3A7E"/>
    <w:rsid w:val="007E5664"/>
    <w:rsid w:val="007E5C78"/>
    <w:rsid w:val="007F0880"/>
    <w:rsid w:val="007F54B9"/>
    <w:rsid w:val="007F593A"/>
    <w:rsid w:val="00802EA1"/>
    <w:rsid w:val="00806A76"/>
    <w:rsid w:val="008101B5"/>
    <w:rsid w:val="00811C9D"/>
    <w:rsid w:val="00812C61"/>
    <w:rsid w:val="0081372A"/>
    <w:rsid w:val="0081625F"/>
    <w:rsid w:val="00816C80"/>
    <w:rsid w:val="00825CE5"/>
    <w:rsid w:val="00830463"/>
    <w:rsid w:val="00841BCD"/>
    <w:rsid w:val="008467E3"/>
    <w:rsid w:val="00847264"/>
    <w:rsid w:val="0085067B"/>
    <w:rsid w:val="00851A8E"/>
    <w:rsid w:val="0085365B"/>
    <w:rsid w:val="00854CDD"/>
    <w:rsid w:val="00855496"/>
    <w:rsid w:val="00857EFA"/>
    <w:rsid w:val="00861F8C"/>
    <w:rsid w:val="0086413C"/>
    <w:rsid w:val="008826C1"/>
    <w:rsid w:val="00883DFD"/>
    <w:rsid w:val="00884A59"/>
    <w:rsid w:val="00885C54"/>
    <w:rsid w:val="00886344"/>
    <w:rsid w:val="008911A4"/>
    <w:rsid w:val="00896D10"/>
    <w:rsid w:val="00897901"/>
    <w:rsid w:val="008A1BF7"/>
    <w:rsid w:val="008A4034"/>
    <w:rsid w:val="008A5B0E"/>
    <w:rsid w:val="008B0961"/>
    <w:rsid w:val="008C37F1"/>
    <w:rsid w:val="008C3932"/>
    <w:rsid w:val="008C39F7"/>
    <w:rsid w:val="008D7F0C"/>
    <w:rsid w:val="008E79A7"/>
    <w:rsid w:val="009007A4"/>
    <w:rsid w:val="0090091A"/>
    <w:rsid w:val="00902FDC"/>
    <w:rsid w:val="009042BD"/>
    <w:rsid w:val="00904772"/>
    <w:rsid w:val="00904FE4"/>
    <w:rsid w:val="00906F26"/>
    <w:rsid w:val="009130E9"/>
    <w:rsid w:val="009145BC"/>
    <w:rsid w:val="0092425D"/>
    <w:rsid w:val="00924DA1"/>
    <w:rsid w:val="0093479E"/>
    <w:rsid w:val="0093547F"/>
    <w:rsid w:val="009357AA"/>
    <w:rsid w:val="00936159"/>
    <w:rsid w:val="00940132"/>
    <w:rsid w:val="00940408"/>
    <w:rsid w:val="00941832"/>
    <w:rsid w:val="009427D0"/>
    <w:rsid w:val="00951A83"/>
    <w:rsid w:val="00957989"/>
    <w:rsid w:val="009636F0"/>
    <w:rsid w:val="00965FCB"/>
    <w:rsid w:val="00977E1D"/>
    <w:rsid w:val="009853C2"/>
    <w:rsid w:val="00985818"/>
    <w:rsid w:val="009911D5"/>
    <w:rsid w:val="009944C3"/>
    <w:rsid w:val="009964DC"/>
    <w:rsid w:val="009A05EF"/>
    <w:rsid w:val="009A1C48"/>
    <w:rsid w:val="009A1D17"/>
    <w:rsid w:val="009A3E75"/>
    <w:rsid w:val="009B0573"/>
    <w:rsid w:val="009B7A55"/>
    <w:rsid w:val="009B7B4B"/>
    <w:rsid w:val="009B7C21"/>
    <w:rsid w:val="009C02AC"/>
    <w:rsid w:val="009D0023"/>
    <w:rsid w:val="009D6C07"/>
    <w:rsid w:val="009E2B90"/>
    <w:rsid w:val="009E3B2F"/>
    <w:rsid w:val="009F131B"/>
    <w:rsid w:val="009F3263"/>
    <w:rsid w:val="009F6392"/>
    <w:rsid w:val="009F70C5"/>
    <w:rsid w:val="00A04992"/>
    <w:rsid w:val="00A11D0A"/>
    <w:rsid w:val="00A128CA"/>
    <w:rsid w:val="00A147AA"/>
    <w:rsid w:val="00A21D71"/>
    <w:rsid w:val="00A22B78"/>
    <w:rsid w:val="00A25AE5"/>
    <w:rsid w:val="00A3245B"/>
    <w:rsid w:val="00A37002"/>
    <w:rsid w:val="00A4355E"/>
    <w:rsid w:val="00A520D9"/>
    <w:rsid w:val="00A57C29"/>
    <w:rsid w:val="00A61B94"/>
    <w:rsid w:val="00A65698"/>
    <w:rsid w:val="00A74078"/>
    <w:rsid w:val="00A85EA5"/>
    <w:rsid w:val="00A9033A"/>
    <w:rsid w:val="00A90501"/>
    <w:rsid w:val="00A92BCD"/>
    <w:rsid w:val="00A970DB"/>
    <w:rsid w:val="00AA1B0E"/>
    <w:rsid w:val="00AA47B6"/>
    <w:rsid w:val="00AA4D04"/>
    <w:rsid w:val="00AA73AB"/>
    <w:rsid w:val="00AB2367"/>
    <w:rsid w:val="00AB46E4"/>
    <w:rsid w:val="00AB4C0F"/>
    <w:rsid w:val="00AC0E54"/>
    <w:rsid w:val="00AC163B"/>
    <w:rsid w:val="00AC5CA7"/>
    <w:rsid w:val="00AC6058"/>
    <w:rsid w:val="00AD0473"/>
    <w:rsid w:val="00AE2BA5"/>
    <w:rsid w:val="00AE3E8D"/>
    <w:rsid w:val="00AE56B1"/>
    <w:rsid w:val="00AE6D09"/>
    <w:rsid w:val="00AF0303"/>
    <w:rsid w:val="00AF0B27"/>
    <w:rsid w:val="00AF1352"/>
    <w:rsid w:val="00AF7A7C"/>
    <w:rsid w:val="00B02070"/>
    <w:rsid w:val="00B1521A"/>
    <w:rsid w:val="00B16EC0"/>
    <w:rsid w:val="00B20F7B"/>
    <w:rsid w:val="00B214F3"/>
    <w:rsid w:val="00B27999"/>
    <w:rsid w:val="00B408B6"/>
    <w:rsid w:val="00B4746F"/>
    <w:rsid w:val="00B52706"/>
    <w:rsid w:val="00B542DA"/>
    <w:rsid w:val="00B650B6"/>
    <w:rsid w:val="00B6697B"/>
    <w:rsid w:val="00B716B9"/>
    <w:rsid w:val="00B71837"/>
    <w:rsid w:val="00B73862"/>
    <w:rsid w:val="00B73F43"/>
    <w:rsid w:val="00B75BBF"/>
    <w:rsid w:val="00B85EB8"/>
    <w:rsid w:val="00B9048C"/>
    <w:rsid w:val="00BA1237"/>
    <w:rsid w:val="00BA5C22"/>
    <w:rsid w:val="00BA6B66"/>
    <w:rsid w:val="00BA6E48"/>
    <w:rsid w:val="00BB17A7"/>
    <w:rsid w:val="00BB3918"/>
    <w:rsid w:val="00BB41CB"/>
    <w:rsid w:val="00BB57DE"/>
    <w:rsid w:val="00BB5D18"/>
    <w:rsid w:val="00BC5232"/>
    <w:rsid w:val="00BE0AF6"/>
    <w:rsid w:val="00BE1F03"/>
    <w:rsid w:val="00BE58A7"/>
    <w:rsid w:val="00BF04BF"/>
    <w:rsid w:val="00BF102A"/>
    <w:rsid w:val="00BF2218"/>
    <w:rsid w:val="00C03190"/>
    <w:rsid w:val="00C0426B"/>
    <w:rsid w:val="00C045DF"/>
    <w:rsid w:val="00C10805"/>
    <w:rsid w:val="00C16FED"/>
    <w:rsid w:val="00C26D43"/>
    <w:rsid w:val="00C30B29"/>
    <w:rsid w:val="00C334EF"/>
    <w:rsid w:val="00C34A3F"/>
    <w:rsid w:val="00C35323"/>
    <w:rsid w:val="00C37519"/>
    <w:rsid w:val="00C46548"/>
    <w:rsid w:val="00C574D5"/>
    <w:rsid w:val="00C6190B"/>
    <w:rsid w:val="00C61B0C"/>
    <w:rsid w:val="00C62948"/>
    <w:rsid w:val="00C7007E"/>
    <w:rsid w:val="00C73F32"/>
    <w:rsid w:val="00C74A73"/>
    <w:rsid w:val="00C76663"/>
    <w:rsid w:val="00C8069F"/>
    <w:rsid w:val="00C85571"/>
    <w:rsid w:val="00C8592E"/>
    <w:rsid w:val="00C87462"/>
    <w:rsid w:val="00CA180C"/>
    <w:rsid w:val="00CA1E39"/>
    <w:rsid w:val="00CB22B2"/>
    <w:rsid w:val="00CB3A4B"/>
    <w:rsid w:val="00CC3EE2"/>
    <w:rsid w:val="00CD28F0"/>
    <w:rsid w:val="00CD5840"/>
    <w:rsid w:val="00CD7492"/>
    <w:rsid w:val="00CE2B44"/>
    <w:rsid w:val="00CE3595"/>
    <w:rsid w:val="00CE3A6B"/>
    <w:rsid w:val="00CE6CF7"/>
    <w:rsid w:val="00D00211"/>
    <w:rsid w:val="00D01AAC"/>
    <w:rsid w:val="00D040A4"/>
    <w:rsid w:val="00D06309"/>
    <w:rsid w:val="00D109DB"/>
    <w:rsid w:val="00D11EF7"/>
    <w:rsid w:val="00D17204"/>
    <w:rsid w:val="00D1766C"/>
    <w:rsid w:val="00D204F5"/>
    <w:rsid w:val="00D211E1"/>
    <w:rsid w:val="00D22FBE"/>
    <w:rsid w:val="00D343D9"/>
    <w:rsid w:val="00D351EA"/>
    <w:rsid w:val="00D40288"/>
    <w:rsid w:val="00D40BC9"/>
    <w:rsid w:val="00D43403"/>
    <w:rsid w:val="00D51F4D"/>
    <w:rsid w:val="00D5270B"/>
    <w:rsid w:val="00D55BD8"/>
    <w:rsid w:val="00D62695"/>
    <w:rsid w:val="00D62E71"/>
    <w:rsid w:val="00D6430D"/>
    <w:rsid w:val="00D66188"/>
    <w:rsid w:val="00D70AFD"/>
    <w:rsid w:val="00D731F6"/>
    <w:rsid w:val="00D740CA"/>
    <w:rsid w:val="00D83847"/>
    <w:rsid w:val="00D85728"/>
    <w:rsid w:val="00D8767A"/>
    <w:rsid w:val="00D94E0D"/>
    <w:rsid w:val="00D95481"/>
    <w:rsid w:val="00D9652B"/>
    <w:rsid w:val="00DA08CE"/>
    <w:rsid w:val="00DA6F36"/>
    <w:rsid w:val="00DB004D"/>
    <w:rsid w:val="00DB15BA"/>
    <w:rsid w:val="00DB2EB1"/>
    <w:rsid w:val="00DC7A13"/>
    <w:rsid w:val="00DD1C59"/>
    <w:rsid w:val="00DD3D34"/>
    <w:rsid w:val="00DD43E9"/>
    <w:rsid w:val="00DF053F"/>
    <w:rsid w:val="00DF2997"/>
    <w:rsid w:val="00DF5AE1"/>
    <w:rsid w:val="00E04F0E"/>
    <w:rsid w:val="00E10BC4"/>
    <w:rsid w:val="00E1415D"/>
    <w:rsid w:val="00E15951"/>
    <w:rsid w:val="00E226CE"/>
    <w:rsid w:val="00E25B1C"/>
    <w:rsid w:val="00E26F35"/>
    <w:rsid w:val="00E323E9"/>
    <w:rsid w:val="00E34018"/>
    <w:rsid w:val="00E377F0"/>
    <w:rsid w:val="00E437D2"/>
    <w:rsid w:val="00E4674C"/>
    <w:rsid w:val="00E51273"/>
    <w:rsid w:val="00E538E8"/>
    <w:rsid w:val="00E55751"/>
    <w:rsid w:val="00E63DF3"/>
    <w:rsid w:val="00E65F4E"/>
    <w:rsid w:val="00E70D00"/>
    <w:rsid w:val="00E853CC"/>
    <w:rsid w:val="00E917ED"/>
    <w:rsid w:val="00E97F4C"/>
    <w:rsid w:val="00EA2311"/>
    <w:rsid w:val="00EB4B45"/>
    <w:rsid w:val="00EC01F1"/>
    <w:rsid w:val="00EC7BC3"/>
    <w:rsid w:val="00ED7135"/>
    <w:rsid w:val="00ED7600"/>
    <w:rsid w:val="00EE2545"/>
    <w:rsid w:val="00EE26AE"/>
    <w:rsid w:val="00EE3A1E"/>
    <w:rsid w:val="00EE4945"/>
    <w:rsid w:val="00EE68F3"/>
    <w:rsid w:val="00EE73A4"/>
    <w:rsid w:val="00EE7449"/>
    <w:rsid w:val="00EF6073"/>
    <w:rsid w:val="00EF698B"/>
    <w:rsid w:val="00F033CA"/>
    <w:rsid w:val="00F04C45"/>
    <w:rsid w:val="00F054B7"/>
    <w:rsid w:val="00F11567"/>
    <w:rsid w:val="00F1362C"/>
    <w:rsid w:val="00F16796"/>
    <w:rsid w:val="00F23D86"/>
    <w:rsid w:val="00F3563B"/>
    <w:rsid w:val="00F367CD"/>
    <w:rsid w:val="00F40ED0"/>
    <w:rsid w:val="00F414F1"/>
    <w:rsid w:val="00F422C2"/>
    <w:rsid w:val="00F508B8"/>
    <w:rsid w:val="00F5412B"/>
    <w:rsid w:val="00F72CB1"/>
    <w:rsid w:val="00F8215E"/>
    <w:rsid w:val="00F824F5"/>
    <w:rsid w:val="00F8455A"/>
    <w:rsid w:val="00F90FAB"/>
    <w:rsid w:val="00F9374D"/>
    <w:rsid w:val="00FA4D7F"/>
    <w:rsid w:val="00FA6508"/>
    <w:rsid w:val="00FA7287"/>
    <w:rsid w:val="00FB68A4"/>
    <w:rsid w:val="00FB6E21"/>
    <w:rsid w:val="00FB778A"/>
    <w:rsid w:val="00FC29B9"/>
    <w:rsid w:val="00FC6FD3"/>
    <w:rsid w:val="00FE273C"/>
    <w:rsid w:val="00FE305C"/>
    <w:rsid w:val="00FE3A7A"/>
    <w:rsid w:val="00FE659D"/>
    <w:rsid w:val="00FF0301"/>
    <w:rsid w:val="00FF2D6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B2EB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012B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6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66CF"/>
    <w:rPr>
      <w:rFonts w:ascii="Times New Roman" w:hAnsi="Times New Roman"/>
      <w:sz w:val="20"/>
    </w:rPr>
  </w:style>
  <w:style w:type="paragraph" w:customStyle="1" w:styleId="TAL">
    <w:name w:val="TAL"/>
    <w:basedOn w:val="Normal"/>
    <w:link w:val="TALChar"/>
    <w:qFormat/>
    <w:rsid w:val="0040538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40538F"/>
    <w:rPr>
      <w:b/>
    </w:rPr>
  </w:style>
  <w:style w:type="paragraph" w:customStyle="1" w:styleId="TAC">
    <w:name w:val="TAC"/>
    <w:basedOn w:val="TAL"/>
    <w:link w:val="TACChar"/>
    <w:qFormat/>
    <w:rsid w:val="0040538F"/>
    <w:pPr>
      <w:jc w:val="center"/>
    </w:pPr>
  </w:style>
  <w:style w:type="paragraph" w:customStyle="1" w:styleId="TAN">
    <w:name w:val="TAN"/>
    <w:basedOn w:val="TAL"/>
    <w:link w:val="TANChar"/>
    <w:qFormat/>
    <w:rsid w:val="0040538F"/>
    <w:pPr>
      <w:ind w:left="851" w:hanging="851"/>
    </w:pPr>
  </w:style>
  <w:style w:type="character" w:customStyle="1" w:styleId="TALChar">
    <w:name w:val="TAL Char"/>
    <w:link w:val="TAL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40538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40538F"/>
    <w:rPr>
      <w:rFonts w:ascii="Arial" w:eastAsia="SimSu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https://nokia.sharepoint.com/sites/c5g/5gradio/_layouts/15/DocIdRedir.aspx?ID=5AIRPNAIUNRU-1328258698-27199</Url>
      <Description>5AIRPNAIUNRU-1328258698-27199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68C9C2-3E3E-49C0-88EB-E2A34DAE0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1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2</cp:revision>
  <dcterms:created xsi:type="dcterms:W3CDTF">2023-11-03T18:52:00Z</dcterms:created>
  <dcterms:modified xsi:type="dcterms:W3CDTF">2023-11-03T18:52:00Z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be4f7a45-d819-4874-a5f5-86ce76190544</vt:lpwstr>
  </property>
  <property fmtid="{D5CDD505-2E9C-101B-9397-08002B2CF9AE}" pid="11" name="MediaServiceImageTags">
    <vt:lpwstr/>
  </property>
</Properties>
</file>